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48"/>
        <w:gridCol w:w="9244"/>
      </w:tblGrid>
      <w:tr w:rsidR="004D0127" w:rsidRPr="00EA6E35" w:rsidTr="004821F5">
        <w:trPr>
          <w:trHeight w:val="20"/>
          <w:jc w:val="center"/>
        </w:trPr>
        <w:tc>
          <w:tcPr>
            <w:tcW w:w="1673" w:type="pct"/>
          </w:tcPr>
          <w:p w:rsidR="004D0127" w:rsidRPr="00EA6E35" w:rsidRDefault="004D0127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327" w:type="pct"/>
          </w:tcPr>
          <w:p w:rsidR="004D0127" w:rsidRPr="00EA6E35" w:rsidRDefault="004D0127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916F8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Research in Crop Science </w:t>
              </w:r>
            </w:hyperlink>
          </w:p>
        </w:tc>
      </w:tr>
      <w:tr w:rsidR="004D0127" w:rsidRPr="00EA6E35" w:rsidTr="004821F5">
        <w:trPr>
          <w:trHeight w:val="20"/>
          <w:jc w:val="center"/>
        </w:trPr>
        <w:tc>
          <w:tcPr>
            <w:tcW w:w="1673" w:type="pct"/>
          </w:tcPr>
          <w:p w:rsidR="004D0127" w:rsidRPr="00EA6E35" w:rsidRDefault="004D0127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327" w:type="pct"/>
          </w:tcPr>
          <w:p w:rsidR="004D0127" w:rsidRPr="00EA6E35" w:rsidRDefault="004D0127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B3FA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Ms_AJRCS_158170</w:t>
            </w:r>
          </w:p>
        </w:tc>
      </w:tr>
      <w:tr w:rsidR="004D0127" w:rsidRPr="00EA6E35" w:rsidTr="004821F5">
        <w:trPr>
          <w:trHeight w:val="20"/>
          <w:jc w:val="center"/>
        </w:trPr>
        <w:tc>
          <w:tcPr>
            <w:tcW w:w="1673" w:type="pct"/>
          </w:tcPr>
          <w:p w:rsidR="004D0127" w:rsidRPr="00EA6E35" w:rsidRDefault="004D0127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327" w:type="pct"/>
          </w:tcPr>
          <w:p w:rsidR="004D0127" w:rsidRPr="00EA6E35" w:rsidRDefault="004D0127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34272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Effect of Aqueous Leaves Extracts from three Local Plants on the Composition, Structure and Functioning of Okra Flower-Visiting Insects in Bokle (Garoua, North-Cameroon)</w:t>
            </w:r>
          </w:p>
        </w:tc>
      </w:tr>
      <w:tr w:rsidR="004D0127" w:rsidRPr="00EA6E35" w:rsidTr="004821F5">
        <w:trPr>
          <w:trHeight w:val="20"/>
          <w:jc w:val="center"/>
        </w:trPr>
        <w:tc>
          <w:tcPr>
            <w:tcW w:w="1673" w:type="pct"/>
          </w:tcPr>
          <w:p w:rsidR="004D0127" w:rsidRPr="00EA6E35" w:rsidRDefault="004D0127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327" w:type="pct"/>
          </w:tcPr>
          <w:p w:rsidR="004D0127" w:rsidRPr="00EA6E35" w:rsidRDefault="004D0127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:rsidR="004D0127" w:rsidRPr="00EA6E35" w:rsidRDefault="004D0127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:rsidR="004D0127" w:rsidRPr="00AF3F59" w:rsidRDefault="004D0127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4D0127" w:rsidRPr="00AF3F59" w:rsidRDefault="004D0127">
      <w:pPr>
        <w:jc w:val="both"/>
        <w:rPr>
          <w:rFonts w:eastAsia="MS Mincho"/>
          <w:sz w:val="20"/>
          <w:szCs w:val="20"/>
          <w:lang w:val="en-GB"/>
        </w:rPr>
      </w:pPr>
    </w:p>
    <w:p w:rsidR="004D0127" w:rsidRPr="00AF3F59" w:rsidRDefault="004D0127">
      <w:pPr>
        <w:jc w:val="both"/>
        <w:rPr>
          <w:rFonts w:eastAsia="MS Mincho"/>
          <w:sz w:val="20"/>
          <w:szCs w:val="20"/>
          <w:lang w:val="en-GB"/>
        </w:rPr>
      </w:pPr>
    </w:p>
    <w:p w:rsidR="004D0127" w:rsidRPr="00AF3F59" w:rsidRDefault="004D0127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/>
        </w:rPr>
        <w:t xml:space="preserve"> </w:t>
      </w:r>
    </w:p>
    <w:p w:rsidR="004D0127" w:rsidRPr="00AF3F59" w:rsidRDefault="004D0127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623"/>
        <w:gridCol w:w="4627"/>
        <w:gridCol w:w="4627"/>
      </w:tblGrid>
      <w:tr w:rsidR="004D0127" w:rsidRPr="00EA6E35" w:rsidTr="005C677A">
        <w:trPr>
          <w:trHeight w:val="20"/>
          <w:jc w:val="center"/>
        </w:trPr>
        <w:tc>
          <w:tcPr>
            <w:tcW w:w="1666" w:type="pct"/>
            <w:noWrap/>
          </w:tcPr>
          <w:p w:rsidR="004D0127" w:rsidRPr="00EA6E35" w:rsidRDefault="004D0127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4D0127" w:rsidRPr="00EA6E35" w:rsidRDefault="004D0127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:rsidR="004D0127" w:rsidRPr="00EA6E35" w:rsidRDefault="004D0127" w:rsidP="00EA6E35">
            <w:pPr>
              <w:spacing w:after="160" w:line="256" w:lineRule="auto"/>
              <w:rPr>
                <w:kern w:val="2"/>
                <w:sz w:val="20"/>
                <w:szCs w:val="20"/>
                <w:lang w:val="en-GB"/>
              </w:rPr>
            </w:pPr>
            <w:r w:rsidRPr="00EA6E35">
              <w:rPr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4D0127" w:rsidRPr="00EA6E35" w:rsidRDefault="004D012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D0127" w:rsidRPr="00EA6E35" w:rsidTr="005C677A">
        <w:trPr>
          <w:trHeight w:val="20"/>
          <w:jc w:val="center"/>
        </w:trPr>
        <w:tc>
          <w:tcPr>
            <w:tcW w:w="1666" w:type="pct"/>
            <w:noWrap/>
          </w:tcPr>
          <w:p w:rsidR="004D0127" w:rsidRPr="00EA6E35" w:rsidRDefault="004D0127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:rsidR="004D0127" w:rsidRPr="00EA6E35" w:rsidRDefault="004D0127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:rsidR="004D0127" w:rsidRPr="00EA6E35" w:rsidRDefault="004D0127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manuscript deals with issue of sustainable agriculture by evaluating effects of botanical extracts on insect pests. The study is a combined description of ecological participants, biodiversity and pest management practices. The data provided is exhaustive and calculations are done extensively.</w:t>
            </w:r>
          </w:p>
        </w:tc>
        <w:tc>
          <w:tcPr>
            <w:tcW w:w="1667" w:type="pct"/>
          </w:tcPr>
          <w:p w:rsidR="004D0127" w:rsidRPr="00CE74DF" w:rsidRDefault="004D0127" w:rsidP="00CE74DF">
            <w:pPr>
              <w:pStyle w:val="HTMLPreformatted"/>
              <w:rPr>
                <w:rFonts w:ascii="Times New Roman" w:hAnsi="Times New Roman" w:cs="Times New Roman"/>
                <w:b/>
              </w:rPr>
            </w:pPr>
            <w:r w:rsidRPr="00CE74DF">
              <w:rPr>
                <w:rStyle w:val="y2iqfc"/>
                <w:rFonts w:ascii="Times New Roman" w:eastAsia="Arial Unicode MS" w:hAnsi="Times New Roman"/>
                <w:b/>
                <w:lang/>
              </w:rPr>
              <w:t>Thank you, that's exactly what we developed in our manuscript.</w:t>
            </w:r>
          </w:p>
          <w:p w:rsidR="004D0127" w:rsidRPr="00CE74DF" w:rsidRDefault="004D0127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4D0127" w:rsidRPr="00AF3F59" w:rsidRDefault="004D0127">
      <w:pPr>
        <w:rPr>
          <w:sz w:val="20"/>
          <w:szCs w:val="20"/>
          <w:lang w:val="en-GB"/>
        </w:rPr>
      </w:pPr>
    </w:p>
    <w:p w:rsidR="004D0127" w:rsidRPr="00AF3F59" w:rsidRDefault="004D0127">
      <w:pPr>
        <w:rPr>
          <w:sz w:val="20"/>
          <w:szCs w:val="20"/>
          <w:lang w:val="en-GB"/>
        </w:rPr>
      </w:pPr>
    </w:p>
    <w:p w:rsidR="004D0127" w:rsidRPr="00AF3F59" w:rsidRDefault="004D0127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:rsidR="004D0127" w:rsidRPr="00AF3F59" w:rsidRDefault="004D012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628"/>
        <w:gridCol w:w="4218"/>
        <w:gridCol w:w="5046"/>
      </w:tblGrid>
      <w:tr w:rsidR="004D0127" w:rsidRPr="00EA6E35" w:rsidTr="00E17F55">
        <w:trPr>
          <w:trHeight w:val="20"/>
          <w:jc w:val="center"/>
        </w:trPr>
        <w:tc>
          <w:tcPr>
            <w:tcW w:w="1666" w:type="pct"/>
            <w:noWrap/>
          </w:tcPr>
          <w:p w:rsidR="004D0127" w:rsidRPr="00EA6E35" w:rsidRDefault="004D0127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18" w:type="pct"/>
          </w:tcPr>
          <w:p w:rsidR="004D0127" w:rsidRPr="00EA6E35" w:rsidRDefault="004D0127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816" w:type="pct"/>
          </w:tcPr>
          <w:p w:rsidR="004D0127" w:rsidRPr="00EA6E35" w:rsidRDefault="004D0127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D0127" w:rsidRPr="00EA6E35" w:rsidTr="00E17F55">
        <w:trPr>
          <w:trHeight w:val="20"/>
          <w:jc w:val="center"/>
        </w:trPr>
        <w:tc>
          <w:tcPr>
            <w:tcW w:w="1666" w:type="pct"/>
            <w:noWrap/>
          </w:tcPr>
          <w:p w:rsidR="004D0127" w:rsidRPr="00EA6E35" w:rsidRDefault="004D0127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4D0127" w:rsidRPr="00EA6E35" w:rsidRDefault="004D0127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D0127" w:rsidRPr="00EA6E35" w:rsidRDefault="004D0127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518" w:type="pct"/>
          </w:tcPr>
          <w:p w:rsidR="004D0127" w:rsidRPr="00EA6E35" w:rsidRDefault="004D012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816" w:type="pct"/>
          </w:tcPr>
          <w:p w:rsidR="004D0127" w:rsidRPr="00CE74DF" w:rsidRDefault="004D0127" w:rsidP="00CE74DF">
            <w:pPr>
              <w:pStyle w:val="HTMLPreformatted"/>
              <w:rPr>
                <w:rStyle w:val="y2iqfc"/>
                <w:rFonts w:ascii="Times New Roman" w:eastAsia="Arial Unicode MS" w:hAnsi="Times New Roman"/>
                <w:b/>
                <w:lang/>
              </w:rPr>
            </w:pPr>
            <w:r w:rsidRPr="00CE74DF">
              <w:rPr>
                <w:rStyle w:val="y2iqfc"/>
                <w:rFonts w:ascii="Times New Roman" w:eastAsia="Arial Unicode MS" w:hAnsi="Times New Roman"/>
                <w:b/>
                <w:lang/>
              </w:rPr>
              <w:t>Thank you for recognizing our effort in developing this research topic.</w:t>
            </w:r>
          </w:p>
          <w:p w:rsidR="004D0127" w:rsidRPr="00CE74DF" w:rsidRDefault="004D0127" w:rsidP="00EA6E35">
            <w:pPr>
              <w:keepNext/>
              <w:outlineLvl w:val="1"/>
              <w:rPr>
                <w:rStyle w:val="y2iqfc"/>
                <w:rFonts w:eastAsia="Arial Unicode MS"/>
                <w:b/>
                <w:lang/>
              </w:rPr>
            </w:pPr>
          </w:p>
        </w:tc>
      </w:tr>
      <w:tr w:rsidR="004D0127" w:rsidRPr="00EA6E35" w:rsidTr="00E17F55">
        <w:trPr>
          <w:trHeight w:val="20"/>
          <w:jc w:val="center"/>
        </w:trPr>
        <w:tc>
          <w:tcPr>
            <w:tcW w:w="1666" w:type="pct"/>
            <w:noWrap/>
          </w:tcPr>
          <w:p w:rsidR="004D0127" w:rsidRPr="00EA6E35" w:rsidRDefault="004D0127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:rsidR="004D0127" w:rsidRPr="00EA6E35" w:rsidRDefault="004D0127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D0127" w:rsidRPr="00EA6E35" w:rsidRDefault="004D0127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518" w:type="pct"/>
          </w:tcPr>
          <w:p w:rsidR="004D0127" w:rsidRPr="00EA6E35" w:rsidRDefault="004D012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816" w:type="pct"/>
          </w:tcPr>
          <w:p w:rsidR="004D0127" w:rsidRPr="00EA6E35" w:rsidRDefault="004D012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E74DF">
              <w:rPr>
                <w:rStyle w:val="y2iqfc"/>
                <w:b/>
                <w:lang/>
              </w:rPr>
              <w:t>Thank you for recognizing our effort in developing this research topic</w:t>
            </w:r>
          </w:p>
        </w:tc>
      </w:tr>
      <w:tr w:rsidR="004D0127" w:rsidRPr="00EA6E35" w:rsidTr="00E17F55">
        <w:trPr>
          <w:trHeight w:val="20"/>
          <w:jc w:val="center"/>
        </w:trPr>
        <w:tc>
          <w:tcPr>
            <w:tcW w:w="1666" w:type="pct"/>
            <w:noWrap/>
          </w:tcPr>
          <w:p w:rsidR="004D0127" w:rsidRPr="00EA6E35" w:rsidRDefault="004D0127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:rsidR="004D0127" w:rsidRPr="00EA6E35" w:rsidRDefault="004D0127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D0127" w:rsidRPr="00EA6E35" w:rsidRDefault="004D0127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518" w:type="pct"/>
          </w:tcPr>
          <w:p w:rsidR="004D0127" w:rsidRPr="00EA6E35" w:rsidRDefault="004D012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816" w:type="pct"/>
          </w:tcPr>
          <w:p w:rsidR="004D0127" w:rsidRPr="00EA6E35" w:rsidRDefault="004D012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E74DF">
              <w:rPr>
                <w:rStyle w:val="y2iqfc"/>
                <w:b/>
                <w:lang/>
              </w:rPr>
              <w:t>Thank you for recognizing our effort in developing this research topic</w:t>
            </w:r>
          </w:p>
        </w:tc>
      </w:tr>
      <w:tr w:rsidR="004D0127" w:rsidRPr="00EA6E35" w:rsidTr="00E17F55">
        <w:trPr>
          <w:trHeight w:val="20"/>
          <w:jc w:val="center"/>
        </w:trPr>
        <w:tc>
          <w:tcPr>
            <w:tcW w:w="1666" w:type="pct"/>
            <w:noWrap/>
          </w:tcPr>
          <w:p w:rsidR="004D0127" w:rsidRPr="00EA6E35" w:rsidRDefault="004D0127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:rsidR="004D0127" w:rsidRPr="00EA6E35" w:rsidRDefault="004D0127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D0127" w:rsidRPr="00EA6E35" w:rsidRDefault="004D0127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518" w:type="pct"/>
          </w:tcPr>
          <w:p w:rsidR="004D0127" w:rsidRPr="00EA6E35" w:rsidRDefault="004D012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816" w:type="pct"/>
          </w:tcPr>
          <w:p w:rsidR="004D0127" w:rsidRPr="00EA6E35" w:rsidRDefault="004D012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E74DF">
              <w:rPr>
                <w:rStyle w:val="y2iqfc"/>
                <w:b/>
                <w:lang/>
              </w:rPr>
              <w:t>Thank you for recognizing our effort in developing this research topic</w:t>
            </w:r>
          </w:p>
        </w:tc>
      </w:tr>
      <w:tr w:rsidR="004D0127" w:rsidRPr="00EA6E35" w:rsidTr="00E17F55">
        <w:trPr>
          <w:trHeight w:val="20"/>
          <w:jc w:val="center"/>
        </w:trPr>
        <w:tc>
          <w:tcPr>
            <w:tcW w:w="1666" w:type="pct"/>
            <w:noWrap/>
          </w:tcPr>
          <w:p w:rsidR="004D0127" w:rsidRPr="00EA6E35" w:rsidRDefault="004D0127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:rsidR="004D0127" w:rsidRPr="00EA6E35" w:rsidRDefault="004D0127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D0127" w:rsidRPr="00EA6E35" w:rsidRDefault="004D0127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518" w:type="pct"/>
          </w:tcPr>
          <w:p w:rsidR="004D0127" w:rsidRPr="00EA6E35" w:rsidRDefault="004D012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816" w:type="pct"/>
          </w:tcPr>
          <w:p w:rsidR="004D0127" w:rsidRPr="00EA6E35" w:rsidRDefault="004D012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E74DF">
              <w:rPr>
                <w:rStyle w:val="y2iqfc"/>
                <w:b/>
                <w:lang/>
              </w:rPr>
              <w:t>Thank you for recognizing our effort in developing this research topic</w:t>
            </w:r>
          </w:p>
        </w:tc>
      </w:tr>
      <w:tr w:rsidR="004D0127" w:rsidRPr="00EA6E35" w:rsidTr="00E17F55">
        <w:trPr>
          <w:trHeight w:val="20"/>
          <w:jc w:val="center"/>
        </w:trPr>
        <w:tc>
          <w:tcPr>
            <w:tcW w:w="1666" w:type="pct"/>
            <w:noWrap/>
          </w:tcPr>
          <w:p w:rsidR="004D0127" w:rsidRPr="00EA6E35" w:rsidRDefault="004D0127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:rsidR="004D0127" w:rsidRPr="00EA6E35" w:rsidRDefault="004D0127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D0127" w:rsidRPr="00EA6E35" w:rsidRDefault="004D0127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518" w:type="pct"/>
          </w:tcPr>
          <w:p w:rsidR="004D0127" w:rsidRPr="00EA6E35" w:rsidRDefault="004D012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816" w:type="pct"/>
          </w:tcPr>
          <w:p w:rsidR="004D0127" w:rsidRPr="00EA6E35" w:rsidRDefault="004D012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E74DF">
              <w:rPr>
                <w:rStyle w:val="y2iqfc"/>
                <w:b/>
                <w:lang/>
              </w:rPr>
              <w:t>Thank you for recognizing our effort in developing this research topic</w:t>
            </w:r>
          </w:p>
        </w:tc>
      </w:tr>
      <w:tr w:rsidR="004D0127" w:rsidRPr="00EA6E35" w:rsidTr="00E17F55">
        <w:trPr>
          <w:trHeight w:val="20"/>
          <w:jc w:val="center"/>
        </w:trPr>
        <w:tc>
          <w:tcPr>
            <w:tcW w:w="1666" w:type="pct"/>
            <w:noWrap/>
          </w:tcPr>
          <w:p w:rsidR="004D0127" w:rsidRPr="00EA6E35" w:rsidRDefault="004D0127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:rsidR="004D0127" w:rsidRPr="00EA6E35" w:rsidRDefault="004D0127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D0127" w:rsidRPr="00EA6E35" w:rsidRDefault="004D0127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518" w:type="pct"/>
          </w:tcPr>
          <w:p w:rsidR="004D0127" w:rsidRDefault="004D0127" w:rsidP="00EA6E35">
            <w:pPr>
              <w:ind w:left="36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  <w:p w:rsidR="004D0127" w:rsidRPr="00641EAA" w:rsidRDefault="004D0127" w:rsidP="00641EA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641EAA">
              <w:rPr>
                <w:b/>
                <w:bCs/>
                <w:sz w:val="20"/>
                <w:szCs w:val="20"/>
                <w:lang w:val="en-GB"/>
              </w:rPr>
              <w:t>The concentrations are inconsistent, 5%, 10% and !5% and in material and method %, 10% and 30%</w:t>
            </w:r>
          </w:p>
          <w:p w:rsidR="004D0127" w:rsidRPr="00EA6E35" w:rsidRDefault="004D0127" w:rsidP="00CE74D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16" w:type="pct"/>
          </w:tcPr>
          <w:p w:rsidR="004D0127" w:rsidRDefault="004D0127" w:rsidP="00CE74DF">
            <w:pPr>
              <w:pStyle w:val="HTMLPreformatted"/>
              <w:rPr>
                <w:rStyle w:val="y2iqfc"/>
                <w:rFonts w:ascii="Times New Roman" w:eastAsia="Arial Unicode MS" w:hAnsi="Times New Roman"/>
                <w:b/>
                <w:lang/>
              </w:rPr>
            </w:pPr>
            <w:r w:rsidRPr="00CE74DF">
              <w:rPr>
                <w:rStyle w:val="y2iqfc"/>
                <w:rFonts w:ascii="Times New Roman" w:eastAsia="Arial Unicode MS" w:hAnsi="Times New Roman"/>
                <w:b/>
                <w:lang/>
              </w:rPr>
              <w:t>Thank you</w:t>
            </w:r>
            <w:r>
              <w:rPr>
                <w:rStyle w:val="y2iqfc"/>
                <w:rFonts w:ascii="Times New Roman" w:eastAsia="Arial Unicode MS" w:hAnsi="Times New Roman"/>
                <w:b/>
                <w:lang/>
              </w:rPr>
              <w:t>.</w:t>
            </w:r>
            <w:r w:rsidRPr="00CE74DF">
              <w:rPr>
                <w:rStyle w:val="y2iqfc"/>
                <w:rFonts w:ascii="Times New Roman" w:eastAsia="Arial Unicode MS" w:hAnsi="Times New Roman"/>
                <w:b/>
                <w:lang/>
              </w:rPr>
              <w:t xml:space="preserve"> </w:t>
            </w:r>
          </w:p>
          <w:p w:rsidR="004D0127" w:rsidRPr="004B05EC" w:rsidRDefault="004D0127" w:rsidP="004B05EC">
            <w:pPr>
              <w:pStyle w:val="HTMLPreformatted"/>
              <w:rPr>
                <w:rStyle w:val="y2iqfc"/>
                <w:rFonts w:ascii="Times New Roman" w:eastAsia="Arial Unicode MS" w:hAnsi="Times New Roman"/>
                <w:b/>
                <w:lang/>
              </w:rPr>
            </w:pPr>
            <w:r w:rsidRPr="00CE74DF">
              <w:rPr>
                <w:rStyle w:val="y2iqfc"/>
                <w:rFonts w:ascii="Times New Roman" w:eastAsia="Arial Unicode MS" w:hAnsi="Times New Roman"/>
                <w:b/>
                <w:lang/>
              </w:rPr>
              <w:t>It was just a typing error. The numbers have been standardized</w:t>
            </w:r>
            <w:r>
              <w:rPr>
                <w:rStyle w:val="y2iqfc"/>
                <w:rFonts w:ascii="Times New Roman" w:eastAsia="Arial Unicode MS" w:hAnsi="Times New Roman"/>
                <w:b/>
                <w:lang/>
              </w:rPr>
              <w:t xml:space="preserve">, corrected </w:t>
            </w:r>
            <w:r w:rsidRPr="00CE74DF">
              <w:rPr>
                <w:rStyle w:val="y2iqfc"/>
                <w:rFonts w:ascii="Times New Roman" w:eastAsia="Arial Unicode MS" w:hAnsi="Times New Roman"/>
                <w:b/>
                <w:lang/>
              </w:rPr>
              <w:t xml:space="preserve">in red and highlighted </w:t>
            </w:r>
            <w:r>
              <w:rPr>
                <w:rStyle w:val="y2iqfc"/>
                <w:rFonts w:ascii="Times New Roman" w:eastAsia="Arial Unicode MS" w:hAnsi="Times New Roman"/>
                <w:b/>
                <w:lang/>
              </w:rPr>
              <w:t xml:space="preserve">in yellow color </w:t>
            </w:r>
            <w:r w:rsidRPr="00CE74DF">
              <w:rPr>
                <w:rStyle w:val="y2iqfc"/>
                <w:rFonts w:ascii="Times New Roman" w:eastAsia="Arial Unicode MS" w:hAnsi="Times New Roman"/>
                <w:b/>
                <w:lang/>
              </w:rPr>
              <w:t>in the manuscript.</w:t>
            </w:r>
            <w:r>
              <w:rPr>
                <w:rStyle w:val="y2iqfc"/>
                <w:rFonts w:ascii="Times New Roman" w:eastAsia="Arial Unicode MS" w:hAnsi="Times New Roman"/>
                <w:b/>
                <w:lang/>
              </w:rPr>
              <w:t xml:space="preserve"> </w:t>
            </w:r>
            <w:r w:rsidRPr="004B05EC">
              <w:rPr>
                <w:rStyle w:val="y2iqfc"/>
                <w:rFonts w:ascii="Times New Roman" w:eastAsia="Arial Unicode MS" w:hAnsi="Times New Roman"/>
                <w:b/>
                <w:lang/>
              </w:rPr>
              <w:t>This standardization has been verified throughout the manuscript, and the misplaced percent sign has been removed. The corrected codes have been colored red and highlighted in yellow.</w:t>
            </w:r>
          </w:p>
          <w:p w:rsidR="004D0127" w:rsidRPr="00CE74DF" w:rsidRDefault="004D0127" w:rsidP="00EA6E35">
            <w:pPr>
              <w:keepNext/>
              <w:outlineLvl w:val="1"/>
              <w:rPr>
                <w:rStyle w:val="y2iqfc"/>
                <w:rFonts w:eastAsia="Arial Unicode MS"/>
                <w:b/>
                <w:lang/>
              </w:rPr>
            </w:pPr>
          </w:p>
        </w:tc>
      </w:tr>
      <w:tr w:rsidR="004D0127" w:rsidRPr="00EA6E35" w:rsidTr="00E17F55">
        <w:trPr>
          <w:trHeight w:val="20"/>
          <w:jc w:val="center"/>
        </w:trPr>
        <w:tc>
          <w:tcPr>
            <w:tcW w:w="1666" w:type="pct"/>
            <w:noWrap/>
          </w:tcPr>
          <w:p w:rsidR="004D0127" w:rsidRPr="00EA6E35" w:rsidRDefault="004D0127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:rsidR="004D0127" w:rsidRPr="00EA6E35" w:rsidRDefault="004D0127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D0127" w:rsidRPr="00EA6E35" w:rsidRDefault="004D0127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518" w:type="pct"/>
          </w:tcPr>
          <w:p w:rsidR="004D0127" w:rsidRPr="00EA6E35" w:rsidRDefault="004D012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16" w:type="pct"/>
          </w:tcPr>
          <w:p w:rsidR="004D0127" w:rsidRPr="00EA6E35" w:rsidRDefault="004D012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E74DF">
              <w:rPr>
                <w:rStyle w:val="y2iqfc"/>
                <w:b/>
                <w:lang/>
              </w:rPr>
              <w:t>Thank you</w:t>
            </w:r>
            <w:r>
              <w:rPr>
                <w:rStyle w:val="y2iqfc"/>
                <w:rFonts w:eastAsia="Arial Unicode MS"/>
                <w:b/>
                <w:lang/>
              </w:rPr>
              <w:t>.</w:t>
            </w:r>
          </w:p>
        </w:tc>
      </w:tr>
      <w:tr w:rsidR="004D0127" w:rsidRPr="00EA6E35" w:rsidTr="00E17F55">
        <w:trPr>
          <w:trHeight w:val="20"/>
          <w:jc w:val="center"/>
        </w:trPr>
        <w:tc>
          <w:tcPr>
            <w:tcW w:w="1666" w:type="pct"/>
            <w:noWrap/>
          </w:tcPr>
          <w:p w:rsidR="004D0127" w:rsidRPr="00EA6E35" w:rsidRDefault="004D0127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4D0127" w:rsidRPr="00EA6E35" w:rsidRDefault="004D0127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D0127" w:rsidRPr="00EA6E35" w:rsidRDefault="004D0127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518" w:type="pct"/>
          </w:tcPr>
          <w:p w:rsidR="004D0127" w:rsidRPr="00EA6E35" w:rsidRDefault="004D012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816" w:type="pct"/>
          </w:tcPr>
          <w:p w:rsidR="004D0127" w:rsidRPr="00EA6E35" w:rsidRDefault="004D012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E74DF">
              <w:rPr>
                <w:rStyle w:val="y2iqfc"/>
                <w:b/>
                <w:lang/>
              </w:rPr>
              <w:t>Thank you for recognizing our effort in developing this research topic</w:t>
            </w:r>
          </w:p>
        </w:tc>
      </w:tr>
      <w:tr w:rsidR="004D0127" w:rsidRPr="00EA6E35" w:rsidTr="00E17F55">
        <w:trPr>
          <w:trHeight w:val="20"/>
          <w:jc w:val="center"/>
        </w:trPr>
        <w:tc>
          <w:tcPr>
            <w:tcW w:w="1666" w:type="pct"/>
            <w:noWrap/>
          </w:tcPr>
          <w:p w:rsidR="004D0127" w:rsidRPr="00EA6E35" w:rsidRDefault="004D0127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4D0127" w:rsidRPr="00EA6E35" w:rsidRDefault="004D0127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D0127" w:rsidRDefault="004D0127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:rsidR="004D0127" w:rsidRDefault="004D0127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4D0127" w:rsidRPr="00EA6E35" w:rsidRDefault="004D0127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8" w:type="pct"/>
          </w:tcPr>
          <w:p w:rsidR="004D0127" w:rsidRPr="00EA6E35" w:rsidRDefault="004D012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816" w:type="pct"/>
          </w:tcPr>
          <w:p w:rsidR="004D0127" w:rsidRPr="00EA6E35" w:rsidRDefault="004D012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E74DF">
              <w:rPr>
                <w:rStyle w:val="y2iqfc"/>
                <w:b/>
                <w:lang/>
              </w:rPr>
              <w:t>Thank you for recognizing our effort in developing this research topic</w:t>
            </w:r>
          </w:p>
        </w:tc>
      </w:tr>
      <w:tr w:rsidR="004D0127" w:rsidRPr="00EA6E35" w:rsidTr="00E17F55">
        <w:trPr>
          <w:trHeight w:val="20"/>
          <w:jc w:val="center"/>
        </w:trPr>
        <w:tc>
          <w:tcPr>
            <w:tcW w:w="1666" w:type="pct"/>
            <w:noWrap/>
          </w:tcPr>
          <w:p w:rsidR="004D0127" w:rsidRPr="00EA6E35" w:rsidRDefault="004D0127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4D0127" w:rsidRPr="00EA6E35" w:rsidRDefault="004D0127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D0127" w:rsidRPr="00EA6E35" w:rsidRDefault="004D0127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518" w:type="pct"/>
          </w:tcPr>
          <w:p w:rsidR="004D0127" w:rsidRPr="00EA6E35" w:rsidRDefault="004D012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816" w:type="pct"/>
          </w:tcPr>
          <w:p w:rsidR="004D0127" w:rsidRPr="00EA6E35" w:rsidRDefault="004D012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E74DF">
              <w:rPr>
                <w:rStyle w:val="y2iqfc"/>
                <w:b/>
                <w:lang/>
              </w:rPr>
              <w:t>Thank you for recognizing our effort in developing this research topic</w:t>
            </w:r>
          </w:p>
        </w:tc>
      </w:tr>
      <w:tr w:rsidR="004D0127" w:rsidRPr="00EA6E35" w:rsidTr="00E17F55">
        <w:trPr>
          <w:trHeight w:val="20"/>
          <w:jc w:val="center"/>
        </w:trPr>
        <w:tc>
          <w:tcPr>
            <w:tcW w:w="1666" w:type="pct"/>
            <w:noWrap/>
          </w:tcPr>
          <w:p w:rsidR="004D0127" w:rsidRPr="00EA6E35" w:rsidRDefault="004D0127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4D0127" w:rsidRPr="00EA6E35" w:rsidRDefault="004D0127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D0127" w:rsidRPr="00EA6E35" w:rsidRDefault="004D0127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518" w:type="pct"/>
          </w:tcPr>
          <w:p w:rsidR="004D0127" w:rsidRPr="00EA6E35" w:rsidRDefault="004D012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816" w:type="pct"/>
          </w:tcPr>
          <w:p w:rsidR="004D0127" w:rsidRPr="00EA6E35" w:rsidRDefault="004D012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E74DF">
              <w:rPr>
                <w:rStyle w:val="y2iqfc"/>
                <w:b/>
                <w:lang/>
              </w:rPr>
              <w:t>Thank you for recognizing our effort in developing this research topic</w:t>
            </w:r>
          </w:p>
        </w:tc>
      </w:tr>
      <w:tr w:rsidR="004D0127" w:rsidRPr="00EA6E35" w:rsidTr="00E17F55">
        <w:trPr>
          <w:trHeight w:val="20"/>
          <w:jc w:val="center"/>
        </w:trPr>
        <w:tc>
          <w:tcPr>
            <w:tcW w:w="1666" w:type="pct"/>
            <w:noWrap/>
          </w:tcPr>
          <w:p w:rsidR="004D0127" w:rsidRPr="00EA6E35" w:rsidRDefault="004D0127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4D0127" w:rsidRPr="00EA6E35" w:rsidRDefault="004D0127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D0127" w:rsidRPr="00EA6E35" w:rsidRDefault="004D0127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518" w:type="pct"/>
          </w:tcPr>
          <w:p w:rsidR="004D0127" w:rsidRPr="00EA6E35" w:rsidRDefault="004D012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816" w:type="pct"/>
          </w:tcPr>
          <w:p w:rsidR="004D0127" w:rsidRPr="00EA6E35" w:rsidRDefault="004D012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E74DF">
              <w:rPr>
                <w:rStyle w:val="y2iqfc"/>
                <w:b/>
                <w:lang/>
              </w:rPr>
              <w:t>Thank you for recognizing our effort in developing this research topic</w:t>
            </w:r>
          </w:p>
        </w:tc>
      </w:tr>
      <w:tr w:rsidR="004D0127" w:rsidRPr="00EA6E35" w:rsidTr="00E17F55">
        <w:trPr>
          <w:trHeight w:val="20"/>
          <w:jc w:val="center"/>
        </w:trPr>
        <w:tc>
          <w:tcPr>
            <w:tcW w:w="1666" w:type="pct"/>
            <w:noWrap/>
          </w:tcPr>
          <w:p w:rsidR="004D0127" w:rsidRPr="00EA6E35" w:rsidRDefault="004D0127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4D0127" w:rsidRPr="00EA6E35" w:rsidRDefault="004D0127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D0127" w:rsidRPr="00EA6E35" w:rsidRDefault="004D0127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D0127" w:rsidRPr="00EA6E35" w:rsidRDefault="004D0127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518" w:type="pct"/>
          </w:tcPr>
          <w:p w:rsidR="004D0127" w:rsidRPr="00EA6E35" w:rsidRDefault="004D012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816" w:type="pct"/>
          </w:tcPr>
          <w:p w:rsidR="004D0127" w:rsidRPr="00EA6E35" w:rsidRDefault="004D012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E74DF">
              <w:rPr>
                <w:rStyle w:val="y2iqfc"/>
                <w:b/>
                <w:lang/>
              </w:rPr>
              <w:t>Thank you for recognizing our effort in developing this research topic</w:t>
            </w:r>
          </w:p>
        </w:tc>
      </w:tr>
      <w:tr w:rsidR="004D0127" w:rsidRPr="00EA6E35" w:rsidTr="00E17F55">
        <w:trPr>
          <w:trHeight w:val="20"/>
          <w:jc w:val="center"/>
        </w:trPr>
        <w:tc>
          <w:tcPr>
            <w:tcW w:w="1666" w:type="pct"/>
            <w:noWrap/>
          </w:tcPr>
          <w:p w:rsidR="004D0127" w:rsidRPr="00EA6E35" w:rsidRDefault="004D0127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4D0127" w:rsidRPr="00EA6E35" w:rsidRDefault="004D0127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D0127" w:rsidRPr="00EA6E35" w:rsidRDefault="004D0127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D0127" w:rsidRPr="00EA6E35" w:rsidRDefault="004D0127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518" w:type="pct"/>
          </w:tcPr>
          <w:p w:rsidR="004D0127" w:rsidRPr="00EA6E35" w:rsidRDefault="004D012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816" w:type="pct"/>
          </w:tcPr>
          <w:p w:rsidR="004D0127" w:rsidRPr="00EA6E35" w:rsidRDefault="004D012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E74DF">
              <w:rPr>
                <w:rStyle w:val="y2iqfc"/>
                <w:b/>
                <w:lang/>
              </w:rPr>
              <w:t>Thank you for recognizing our effort in developing this research topic</w:t>
            </w:r>
          </w:p>
        </w:tc>
      </w:tr>
    </w:tbl>
    <w:p w:rsidR="004D0127" w:rsidRDefault="004D0127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:rsidR="004D0127" w:rsidRPr="00AF3F59" w:rsidRDefault="004D0127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:rsidR="004D0127" w:rsidRPr="00AF3F59" w:rsidRDefault="004D0127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:rsidR="004D0127" w:rsidRPr="00AF3F59" w:rsidRDefault="004D012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628"/>
        <w:gridCol w:w="4218"/>
        <w:gridCol w:w="5046"/>
      </w:tblGrid>
      <w:tr w:rsidR="004D0127" w:rsidRPr="00EA6E35" w:rsidTr="00A7504E">
        <w:trPr>
          <w:trHeight w:val="20"/>
          <w:jc w:val="center"/>
        </w:trPr>
        <w:tc>
          <w:tcPr>
            <w:tcW w:w="1666" w:type="pct"/>
            <w:noWrap/>
          </w:tcPr>
          <w:p w:rsidR="004D0127" w:rsidRPr="00EA6E35" w:rsidRDefault="004D0127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18" w:type="pct"/>
          </w:tcPr>
          <w:p w:rsidR="004D0127" w:rsidRPr="00EA6E35" w:rsidRDefault="004D0127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4D0127" w:rsidRPr="00EA6E35" w:rsidRDefault="004D0127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816" w:type="pct"/>
          </w:tcPr>
          <w:p w:rsidR="004D0127" w:rsidRPr="00EA6E35" w:rsidRDefault="004D0127" w:rsidP="00EA6E35">
            <w:pPr>
              <w:spacing w:after="160" w:line="256" w:lineRule="auto"/>
              <w:rPr>
                <w:kern w:val="2"/>
                <w:sz w:val="20"/>
                <w:szCs w:val="20"/>
                <w:lang w:val="en-IN"/>
              </w:rPr>
            </w:pPr>
            <w:r w:rsidRPr="00EA6E35">
              <w:rPr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D0127" w:rsidRPr="00EA6E35" w:rsidRDefault="004D012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D0127" w:rsidRPr="00EA6E35" w:rsidTr="00A7504E">
        <w:trPr>
          <w:trHeight w:val="20"/>
          <w:jc w:val="center"/>
        </w:trPr>
        <w:tc>
          <w:tcPr>
            <w:tcW w:w="1666" w:type="pct"/>
            <w:noWrap/>
          </w:tcPr>
          <w:p w:rsidR="004D0127" w:rsidRPr="00EA6E35" w:rsidRDefault="004D0127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4D0127" w:rsidRPr="00EA6E35" w:rsidRDefault="004D0127" w:rsidP="00AF3F59">
            <w:pPr>
              <w:rPr>
                <w:bCs/>
                <w:sz w:val="20"/>
                <w:szCs w:val="20"/>
                <w:lang w:val="en-GB"/>
              </w:rPr>
            </w:pPr>
          </w:p>
          <w:p w:rsidR="004D0127" w:rsidRPr="00EA6E35" w:rsidRDefault="004D0127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4D0127" w:rsidRPr="00EA6E35" w:rsidRDefault="004D0127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518" w:type="pct"/>
          </w:tcPr>
          <w:p w:rsidR="004D0127" w:rsidRPr="00EA6E35" w:rsidRDefault="004D0127" w:rsidP="00D5491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816" w:type="pct"/>
          </w:tcPr>
          <w:p w:rsidR="004D0127" w:rsidRPr="00EA6E35" w:rsidRDefault="004D012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E74DF">
              <w:rPr>
                <w:rStyle w:val="y2iqfc"/>
                <w:b/>
                <w:lang/>
              </w:rPr>
              <w:t>Thank you</w:t>
            </w:r>
            <w:r>
              <w:rPr>
                <w:rStyle w:val="y2iqfc"/>
                <w:b/>
                <w:lang/>
              </w:rPr>
              <w:t>. No feedback</w:t>
            </w:r>
          </w:p>
        </w:tc>
      </w:tr>
      <w:tr w:rsidR="004D0127" w:rsidRPr="00EA6E35" w:rsidTr="00A7504E">
        <w:trPr>
          <w:trHeight w:val="20"/>
          <w:jc w:val="center"/>
        </w:trPr>
        <w:tc>
          <w:tcPr>
            <w:tcW w:w="1666" w:type="pct"/>
            <w:noWrap/>
          </w:tcPr>
          <w:p w:rsidR="004D0127" w:rsidRPr="00EA6E35" w:rsidRDefault="004D0127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:rsidR="004D0127" w:rsidRPr="00EA6E35" w:rsidRDefault="004D0127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:rsidR="004D0127" w:rsidRPr="00EA6E35" w:rsidRDefault="004D0127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4D0127" w:rsidRPr="00EA6E35" w:rsidRDefault="004D0127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8" w:type="pct"/>
          </w:tcPr>
          <w:p w:rsidR="004D0127" w:rsidRPr="00EA6E35" w:rsidRDefault="004D0127" w:rsidP="00D5491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816" w:type="pct"/>
          </w:tcPr>
          <w:p w:rsidR="004D0127" w:rsidRPr="00EA6E35" w:rsidRDefault="004D012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E74DF">
              <w:rPr>
                <w:rStyle w:val="y2iqfc"/>
                <w:b/>
                <w:lang/>
              </w:rPr>
              <w:t>Thank you</w:t>
            </w:r>
            <w:r>
              <w:rPr>
                <w:rStyle w:val="y2iqfc"/>
                <w:b/>
                <w:lang/>
              </w:rPr>
              <w:t>. No feedback</w:t>
            </w:r>
          </w:p>
        </w:tc>
      </w:tr>
      <w:tr w:rsidR="004D0127" w:rsidRPr="00EA6E35" w:rsidTr="00A7504E">
        <w:trPr>
          <w:trHeight w:val="20"/>
          <w:jc w:val="center"/>
        </w:trPr>
        <w:tc>
          <w:tcPr>
            <w:tcW w:w="1666" w:type="pct"/>
            <w:noWrap/>
          </w:tcPr>
          <w:p w:rsidR="004D0127" w:rsidRPr="00EA6E35" w:rsidRDefault="004D012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:rsidR="004D0127" w:rsidRPr="00EA6E35" w:rsidRDefault="004D0127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:rsidR="004D0127" w:rsidRPr="00EA6E35" w:rsidRDefault="004D0127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18" w:type="pct"/>
          </w:tcPr>
          <w:p w:rsidR="004D0127" w:rsidRPr="00D5491A" w:rsidRDefault="004D0127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D5491A"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816" w:type="pct"/>
          </w:tcPr>
          <w:p w:rsidR="004D0127" w:rsidRPr="00EA6E35" w:rsidRDefault="004D012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E74DF">
              <w:rPr>
                <w:rStyle w:val="y2iqfc"/>
                <w:b/>
                <w:lang/>
              </w:rPr>
              <w:t>Thank you</w:t>
            </w:r>
            <w:r>
              <w:rPr>
                <w:rStyle w:val="y2iqfc"/>
                <w:b/>
                <w:lang/>
              </w:rPr>
              <w:t>. No feedback</w:t>
            </w:r>
          </w:p>
        </w:tc>
      </w:tr>
      <w:tr w:rsidR="004D0127" w:rsidRPr="00EA6E35" w:rsidTr="00A7504E">
        <w:trPr>
          <w:trHeight w:val="20"/>
          <w:jc w:val="center"/>
        </w:trPr>
        <w:tc>
          <w:tcPr>
            <w:tcW w:w="1666" w:type="pct"/>
            <w:noWrap/>
          </w:tcPr>
          <w:p w:rsidR="004D0127" w:rsidRPr="00EA6E35" w:rsidRDefault="004D0127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4D0127" w:rsidRPr="00EA6E35" w:rsidRDefault="004D0127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4D0127" w:rsidRPr="00EA6E35" w:rsidRDefault="004D0127" w:rsidP="00AF3F59">
            <w:pPr>
              <w:rPr>
                <w:bCs/>
                <w:sz w:val="20"/>
                <w:szCs w:val="20"/>
                <w:lang w:val="en-GB"/>
              </w:rPr>
            </w:pPr>
          </w:p>
          <w:p w:rsidR="004D0127" w:rsidRPr="00EA6E35" w:rsidRDefault="004D0127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:rsidR="004D0127" w:rsidRPr="00EA6E35" w:rsidRDefault="004D0127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18" w:type="pct"/>
          </w:tcPr>
          <w:p w:rsidR="004D0127" w:rsidRPr="00D5491A" w:rsidRDefault="004D0127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D5491A"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816" w:type="pct"/>
          </w:tcPr>
          <w:p w:rsidR="004D0127" w:rsidRDefault="004D0127" w:rsidP="00EA6E35">
            <w:pPr>
              <w:keepNext/>
              <w:outlineLvl w:val="1"/>
              <w:rPr>
                <w:rStyle w:val="y2iqfc"/>
                <w:b/>
                <w:lang/>
              </w:rPr>
            </w:pPr>
            <w:r w:rsidRPr="00CE74DF">
              <w:rPr>
                <w:rStyle w:val="y2iqfc"/>
                <w:b/>
                <w:lang/>
              </w:rPr>
              <w:t>Thank you</w:t>
            </w:r>
            <w:r>
              <w:rPr>
                <w:rStyle w:val="y2iqfc"/>
                <w:b/>
                <w:lang/>
              </w:rPr>
              <w:t>. No feedback.</w:t>
            </w:r>
          </w:p>
          <w:p w:rsidR="004D0127" w:rsidRDefault="004D0127" w:rsidP="0076525C">
            <w:pPr>
              <w:keepNext/>
              <w:outlineLvl w:val="1"/>
              <w:rPr>
                <w:rStyle w:val="y2iqfc"/>
                <w:b/>
                <w:lang/>
              </w:rPr>
            </w:pPr>
            <w:r w:rsidRPr="0076525C">
              <w:rPr>
                <w:rStyle w:val="y2iqfc"/>
                <w:b/>
                <w:lang/>
              </w:rPr>
              <w:t>The Arial 10 font has been standardized for all references</w:t>
            </w:r>
            <w:r>
              <w:rPr>
                <w:rStyle w:val="y2iqfc"/>
                <w:b/>
                <w:lang/>
              </w:rPr>
              <w:t>.</w:t>
            </w:r>
          </w:p>
          <w:p w:rsidR="004D0127" w:rsidRPr="00AE10A8" w:rsidRDefault="004D0127" w:rsidP="00AE10A8">
            <w:pPr>
              <w:keepNext/>
              <w:outlineLvl w:val="1"/>
              <w:rPr>
                <w:rStyle w:val="y2iqfc"/>
                <w:b/>
                <w:lang/>
              </w:rPr>
            </w:pPr>
            <w:r w:rsidRPr="00AE10A8">
              <w:rPr>
                <w:rStyle w:val="y2iqfc"/>
                <w:b/>
                <w:lang/>
              </w:rPr>
              <w:t>Some references have been corrected, others supplemented with the place of publication and the found DOI number. These corrections have been written in red and highlighted in yellow.</w:t>
            </w:r>
          </w:p>
          <w:p w:rsidR="004D0127" w:rsidRPr="0076525C" w:rsidRDefault="004D012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</w:rPr>
            </w:pPr>
          </w:p>
        </w:tc>
      </w:tr>
      <w:tr w:rsidR="004D0127" w:rsidRPr="00EA6E35" w:rsidTr="00A7504E">
        <w:trPr>
          <w:trHeight w:val="20"/>
          <w:jc w:val="center"/>
        </w:trPr>
        <w:tc>
          <w:tcPr>
            <w:tcW w:w="1666" w:type="pct"/>
            <w:noWrap/>
          </w:tcPr>
          <w:p w:rsidR="004D0127" w:rsidRPr="00EA6E35" w:rsidRDefault="004D0127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4D0127" w:rsidRPr="00EA6E35" w:rsidRDefault="004D0127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4D0127" w:rsidRPr="00EA6E35" w:rsidRDefault="004D0127" w:rsidP="00AF3F59">
            <w:pPr>
              <w:rPr>
                <w:bCs/>
                <w:sz w:val="20"/>
                <w:szCs w:val="20"/>
                <w:lang w:val="en-GB"/>
              </w:rPr>
            </w:pPr>
          </w:p>
          <w:p w:rsidR="004D0127" w:rsidRPr="00EA6E35" w:rsidRDefault="004D0127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4D0127" w:rsidRPr="00EA6E35" w:rsidRDefault="004D0127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18" w:type="pct"/>
          </w:tcPr>
          <w:p w:rsidR="004D0127" w:rsidRPr="00D5491A" w:rsidRDefault="004D0127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D5491A">
              <w:rPr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816" w:type="pct"/>
          </w:tcPr>
          <w:p w:rsidR="004D0127" w:rsidRPr="00EA6E35" w:rsidRDefault="004D012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E74DF">
              <w:rPr>
                <w:rStyle w:val="y2iqfc"/>
                <w:b/>
                <w:lang/>
              </w:rPr>
              <w:t>Thank you</w:t>
            </w:r>
            <w:r>
              <w:rPr>
                <w:rStyle w:val="y2iqfc"/>
                <w:b/>
                <w:lang/>
              </w:rPr>
              <w:t>. No feedback</w:t>
            </w:r>
          </w:p>
        </w:tc>
      </w:tr>
    </w:tbl>
    <w:p w:rsidR="004D0127" w:rsidRPr="00AF3F59" w:rsidRDefault="004D0127" w:rsidP="00D72ACC">
      <w:pPr>
        <w:keepNext/>
        <w:outlineLvl w:val="1"/>
        <w:rPr>
          <w:i/>
          <w:sz w:val="20"/>
          <w:szCs w:val="20"/>
          <w:u w:val="single"/>
          <w:lang w:val="en-GB"/>
        </w:rPr>
      </w:pPr>
      <w:bookmarkStart w:id="0" w:name="_GoBack"/>
      <w:bookmarkEnd w:id="0"/>
    </w:p>
    <w:sectPr w:rsidR="004D0127" w:rsidRPr="00AF3F59" w:rsidSect="00B77D7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127" w:rsidRDefault="004D0127">
      <w:r>
        <w:separator/>
      </w:r>
    </w:p>
  </w:endnote>
  <w:endnote w:type="continuationSeparator" w:id="0">
    <w:p w:rsidR="004D0127" w:rsidRDefault="004D01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127" w:rsidRDefault="004D0127">
    <w:pPr>
      <w:pStyle w:val="Footer"/>
      <w:jc w:val="right"/>
    </w:pPr>
  </w:p>
  <w:p w:rsidR="004D0127" w:rsidRDefault="004D012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4D0127" w:rsidRDefault="004D012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4D0127" w:rsidRDefault="004D0127">
    <w:pPr>
      <w:pStyle w:val="Footer"/>
      <w:jc w:val="right"/>
    </w:pPr>
  </w:p>
  <w:p w:rsidR="004D0127" w:rsidRDefault="004D0127">
    <w:pPr>
      <w:pStyle w:val="Footer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127" w:rsidRDefault="004D0127">
      <w:r>
        <w:separator/>
      </w:r>
    </w:p>
  </w:footnote>
  <w:footnote w:type="continuationSeparator" w:id="0">
    <w:p w:rsidR="004D0127" w:rsidRDefault="004D01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127" w:rsidRPr="009A3A95" w:rsidRDefault="004D0127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:rsidR="004D0127" w:rsidRPr="009A3A95" w:rsidRDefault="004D0127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4042"/>
    <w:rsid w:val="00090AC4"/>
    <w:rsid w:val="000C0358"/>
    <w:rsid w:val="001061B4"/>
    <w:rsid w:val="00167F9B"/>
    <w:rsid w:val="001916F8"/>
    <w:rsid w:val="001B533E"/>
    <w:rsid w:val="00204042"/>
    <w:rsid w:val="00206283"/>
    <w:rsid w:val="00256B75"/>
    <w:rsid w:val="00261933"/>
    <w:rsid w:val="002C66D6"/>
    <w:rsid w:val="00324B59"/>
    <w:rsid w:val="00342726"/>
    <w:rsid w:val="004821F5"/>
    <w:rsid w:val="004B05EC"/>
    <w:rsid w:val="004D0127"/>
    <w:rsid w:val="005C677A"/>
    <w:rsid w:val="006376CB"/>
    <w:rsid w:val="00641EAA"/>
    <w:rsid w:val="006534F5"/>
    <w:rsid w:val="0076525C"/>
    <w:rsid w:val="007A699C"/>
    <w:rsid w:val="008D2987"/>
    <w:rsid w:val="00927DBD"/>
    <w:rsid w:val="00951CEF"/>
    <w:rsid w:val="009A3A95"/>
    <w:rsid w:val="009A5EC6"/>
    <w:rsid w:val="00A7113E"/>
    <w:rsid w:val="00A7504E"/>
    <w:rsid w:val="00AA1614"/>
    <w:rsid w:val="00AA476E"/>
    <w:rsid w:val="00AE10A8"/>
    <w:rsid w:val="00AF3F59"/>
    <w:rsid w:val="00B77D7F"/>
    <w:rsid w:val="00C255C0"/>
    <w:rsid w:val="00CE74DF"/>
    <w:rsid w:val="00D51B4B"/>
    <w:rsid w:val="00D5491A"/>
    <w:rsid w:val="00D72ACC"/>
    <w:rsid w:val="00DC15CA"/>
    <w:rsid w:val="00DF4831"/>
    <w:rsid w:val="00E13F66"/>
    <w:rsid w:val="00E17F55"/>
    <w:rsid w:val="00E24527"/>
    <w:rsid w:val="00E46CBC"/>
    <w:rsid w:val="00EA6E35"/>
    <w:rsid w:val="00EE3E18"/>
    <w:rsid w:val="00FB3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D7F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77D7F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9"/>
    <w:qFormat/>
    <w:rsid w:val="00B77D7F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B77D7F"/>
    <w:rPr>
      <w:rFonts w:ascii="Helvetica" w:eastAsia="MS Mincho" w:hAnsi="Helvetica"/>
      <w:b/>
      <w:sz w:val="20"/>
      <w:lang w:val="fr-FR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77D7F"/>
    <w:rPr>
      <w:rFonts w:ascii="Arial Unicode MS" w:eastAsia="Arial Unicode MS" w:hAnsi="Arial Unicode MS"/>
      <w:b/>
      <w:sz w:val="24"/>
      <w:lang w:val="en-US"/>
    </w:rPr>
  </w:style>
  <w:style w:type="paragraph" w:styleId="NormalWeb">
    <w:name w:val="Normal (Web)"/>
    <w:basedOn w:val="Normal"/>
    <w:uiPriority w:val="99"/>
    <w:rsid w:val="00B77D7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uiPriority w:val="99"/>
    <w:rsid w:val="00B77D7F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77D7F"/>
    <w:rPr>
      <w:rFonts w:ascii="Helvetica" w:eastAsia="MS Mincho" w:hAnsi="Helvetica"/>
      <w:sz w:val="24"/>
      <w:lang w:val="fr-FR"/>
    </w:rPr>
  </w:style>
  <w:style w:type="paragraph" w:styleId="Header">
    <w:name w:val="header"/>
    <w:basedOn w:val="Normal"/>
    <w:link w:val="HeaderChar"/>
    <w:uiPriority w:val="99"/>
    <w:rsid w:val="00B77D7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77D7F"/>
    <w:rPr>
      <w:rFonts w:ascii="Times New Roman" w:hAnsi="Times New Roman"/>
      <w:sz w:val="24"/>
      <w:lang w:val="en-US"/>
    </w:rPr>
  </w:style>
  <w:style w:type="paragraph" w:styleId="Footer">
    <w:name w:val="footer"/>
    <w:basedOn w:val="Normal"/>
    <w:link w:val="FooterChar"/>
    <w:uiPriority w:val="99"/>
    <w:rsid w:val="00B77D7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77D7F"/>
    <w:rPr>
      <w:rFonts w:ascii="Times New Roman" w:hAnsi="Times New Roman"/>
      <w:sz w:val="24"/>
      <w:lang w:val="en-US"/>
    </w:rPr>
  </w:style>
  <w:style w:type="character" w:styleId="Hyperlink">
    <w:name w:val="Hyperlink"/>
    <w:basedOn w:val="DefaultParagraphFont"/>
    <w:uiPriority w:val="99"/>
    <w:rsid w:val="00B77D7F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B77D7F"/>
    <w:pPr>
      <w:ind w:left="720"/>
      <w:contextualSpacing/>
    </w:pPr>
  </w:style>
  <w:style w:type="paragraph" w:styleId="Revision">
    <w:name w:val="Revision"/>
    <w:hidden/>
    <w:uiPriority w:val="99"/>
    <w:semiHidden/>
    <w:rsid w:val="00B77D7F"/>
  </w:style>
  <w:style w:type="character" w:styleId="FollowedHyperlink">
    <w:name w:val="FollowedHyperlink"/>
    <w:basedOn w:val="DefaultParagraphFont"/>
    <w:uiPriority w:val="99"/>
    <w:semiHidden/>
    <w:rsid w:val="00B77D7F"/>
    <w:rPr>
      <w:rFonts w:cs="Times New Roman"/>
      <w:color w:val="800080"/>
      <w:u w:val="single"/>
    </w:rPr>
  </w:style>
  <w:style w:type="table" w:styleId="TableGrid">
    <w:name w:val="Table Grid"/>
    <w:basedOn w:val="TableNormal"/>
    <w:uiPriority w:val="99"/>
    <w:rsid w:val="00B77D7F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rsid w:val="00B77D7F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rsid w:val="00B77D7F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rsid w:val="00CE74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05CD3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uiPriority w:val="99"/>
    <w:rsid w:val="00CE74D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0231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1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1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1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1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1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c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</TotalTime>
  <Pages>2</Pages>
  <Words>930</Words>
  <Characters>5306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Prince</cp:lastModifiedBy>
  <cp:revision>47</cp:revision>
  <dcterms:created xsi:type="dcterms:W3CDTF">2026-03-24T06:15:00Z</dcterms:created>
  <dcterms:modified xsi:type="dcterms:W3CDTF">2026-05-08T16:36:00Z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