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rsidTr="002643B3">
        <w:trPr>
          <w:trHeight w:val="290"/>
        </w:trPr>
        <w:tc>
          <w:tcPr>
            <w:tcW w:w="5000" w:type="pct"/>
            <w:gridSpan w:val="2"/>
            <w:tcBorders>
              <w:top w:val="nil"/>
              <w:left w:val="nil"/>
              <w:right w:val="nil"/>
            </w:tcBorders>
          </w:tcPr>
          <w:p w:rsidR="00602F7D" w:rsidRPr="00F245A7" w:rsidRDefault="00602F7D" w:rsidP="00F2643C">
            <w:pPr>
              <w:pStyle w:val="Heading2"/>
              <w:jc w:val="left"/>
              <w:rPr>
                <w:rFonts w:ascii="Arial" w:hAnsi="Arial" w:cs="Arial"/>
                <w:b w:val="0"/>
                <w:bCs w:val="0"/>
                <w:sz w:val="28"/>
                <w:szCs w:val="28"/>
                <w:lang w:val="en-GB"/>
              </w:rPr>
            </w:pPr>
          </w:p>
        </w:tc>
      </w:tr>
      <w:tr w:rsidR="0000007A" w:rsidRPr="00F245A7" w:rsidTr="002643B3">
        <w:trPr>
          <w:trHeight w:val="29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rsidR="0000007A" w:rsidRPr="00E65EB7" w:rsidRDefault="00D51847" w:rsidP="00E65EB7">
            <w:pPr>
              <w:rPr>
                <w:rFonts w:ascii="Arial" w:hAnsi="Arial" w:cs="Arial"/>
                <w:b/>
                <w:bCs/>
                <w:color w:val="0000FF"/>
                <w:sz w:val="20"/>
                <w:szCs w:val="20"/>
              </w:rPr>
            </w:pPr>
            <w:hyperlink r:id="rId8" w:history="1">
              <w:r w:rsidR="00D941C1" w:rsidRPr="00E00F9E">
                <w:rPr>
                  <w:rStyle w:val="Hyperlink"/>
                  <w:rFonts w:ascii="Arial" w:hAnsi="Arial" w:cs="Arial"/>
                  <w:b/>
                  <w:bCs/>
                  <w:sz w:val="20"/>
                  <w:szCs w:val="20"/>
                </w:rPr>
                <w:t xml:space="preserve">International Journal of Environment and Climate Change </w:t>
              </w:r>
            </w:hyperlink>
            <w:r w:rsidR="00D941C1" w:rsidRPr="00D941C1">
              <w:rPr>
                <w:rFonts w:ascii="Arial" w:hAnsi="Arial" w:cs="Arial"/>
                <w:b/>
                <w:bCs/>
                <w:color w:val="0000FF"/>
                <w:sz w:val="20"/>
                <w:szCs w:val="20"/>
              </w:rPr>
              <w:t xml:space="preserve"> </w:t>
            </w:r>
          </w:p>
        </w:tc>
      </w:tr>
      <w:tr w:rsidR="0000007A" w:rsidRPr="00F245A7" w:rsidTr="002643B3">
        <w:trPr>
          <w:trHeight w:val="29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rsidR="0000007A" w:rsidRPr="00F245A7" w:rsidRDefault="00AE42C6" w:rsidP="00F3669D">
            <w:pPr>
              <w:pStyle w:val="NormalWeb"/>
              <w:spacing w:before="0" w:beforeAutospacing="0" w:after="0" w:afterAutospacing="0"/>
              <w:rPr>
                <w:rFonts w:ascii="Arial" w:hAnsi="Arial" w:cs="Arial"/>
                <w:b/>
                <w:bCs/>
                <w:sz w:val="20"/>
                <w:szCs w:val="28"/>
                <w:lang w:val="en-GB"/>
              </w:rPr>
            </w:pPr>
            <w:r w:rsidRPr="00AE42C6">
              <w:rPr>
                <w:rFonts w:ascii="Arial" w:hAnsi="Arial" w:cs="Arial"/>
                <w:b/>
                <w:bCs/>
                <w:sz w:val="20"/>
                <w:szCs w:val="28"/>
                <w:lang w:val="en-GB"/>
              </w:rPr>
              <w:t>Ms_IJECC_152658</w:t>
            </w:r>
          </w:p>
        </w:tc>
      </w:tr>
      <w:tr w:rsidR="0000007A" w:rsidRPr="00F245A7" w:rsidTr="002643B3">
        <w:trPr>
          <w:trHeight w:val="65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rsidR="0000007A" w:rsidRPr="00F245A7" w:rsidRDefault="001E5FB9" w:rsidP="000450FC">
            <w:pPr>
              <w:pStyle w:val="NormalWeb"/>
              <w:spacing w:before="0" w:beforeAutospacing="0" w:after="0" w:afterAutospacing="0"/>
              <w:rPr>
                <w:rFonts w:ascii="Arial" w:hAnsi="Arial" w:cs="Arial"/>
                <w:b/>
                <w:sz w:val="20"/>
                <w:szCs w:val="28"/>
                <w:lang w:val="en-GB"/>
              </w:rPr>
            </w:pPr>
            <w:proofErr w:type="spellStart"/>
            <w:r w:rsidRPr="001E5FB9">
              <w:rPr>
                <w:rFonts w:ascii="Arial" w:hAnsi="Arial" w:cs="Arial"/>
                <w:b/>
                <w:sz w:val="20"/>
                <w:szCs w:val="28"/>
                <w:lang w:val="en-GB"/>
              </w:rPr>
              <w:t>Phytobiotechnology</w:t>
            </w:r>
            <w:proofErr w:type="spellEnd"/>
            <w:r w:rsidRPr="001E5FB9">
              <w:rPr>
                <w:rFonts w:ascii="Arial" w:hAnsi="Arial" w:cs="Arial"/>
                <w:b/>
                <w:sz w:val="20"/>
                <w:szCs w:val="28"/>
                <w:lang w:val="en-GB"/>
              </w:rPr>
              <w:t xml:space="preserve"> Applications in Mitigating Climate Change Impact on Food Security and Environmental Sustainability in Africa</w:t>
            </w:r>
          </w:p>
        </w:tc>
      </w:tr>
      <w:tr w:rsidR="00CF0BBB" w:rsidRPr="00F245A7" w:rsidTr="002643B3">
        <w:trPr>
          <w:trHeight w:val="332"/>
        </w:trPr>
        <w:tc>
          <w:tcPr>
            <w:tcW w:w="1234" w:type="pct"/>
          </w:tcPr>
          <w:p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rsidR="00CF0BBB" w:rsidRPr="00F245A7" w:rsidRDefault="00CF0BBB" w:rsidP="000450FC">
            <w:pPr>
              <w:pStyle w:val="NormalWeb"/>
              <w:spacing w:before="0" w:beforeAutospacing="0" w:after="0" w:afterAutospacing="0"/>
              <w:rPr>
                <w:rFonts w:ascii="Arial" w:hAnsi="Arial" w:cs="Arial"/>
                <w:b/>
                <w:sz w:val="20"/>
                <w:szCs w:val="28"/>
                <w:lang w:val="en-GB"/>
              </w:rPr>
            </w:pPr>
          </w:p>
        </w:tc>
      </w:tr>
    </w:tbl>
    <w:p w:rsidR="00037D52" w:rsidRPr="00F245A7" w:rsidRDefault="00037D52" w:rsidP="0000007A">
      <w:pPr>
        <w:pStyle w:val="BodyText"/>
        <w:rPr>
          <w:rFonts w:ascii="Arial" w:hAnsi="Arial" w:cs="Arial"/>
          <w:b/>
          <w:bCs/>
          <w:sz w:val="20"/>
          <w:szCs w:val="20"/>
          <w:u w:val="single"/>
          <w:lang w:val="en-GB"/>
        </w:rPr>
      </w:pPr>
    </w:p>
    <w:p w:rsidR="00605952" w:rsidRPr="00F245A7" w:rsidRDefault="00605952" w:rsidP="0000007A">
      <w:pPr>
        <w:pStyle w:val="BodyText"/>
        <w:rPr>
          <w:rFonts w:ascii="Arial" w:hAnsi="Arial" w:cs="Arial"/>
          <w:b/>
          <w:bCs/>
          <w:sz w:val="20"/>
          <w:szCs w:val="20"/>
          <w:u w:val="single"/>
          <w:lang w:val="en-GB"/>
        </w:rPr>
      </w:pPr>
    </w:p>
    <w:p w:rsidR="00E303E9" w:rsidRPr="00900E9B" w:rsidRDefault="00E303E9" w:rsidP="00E303E9">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E303E9" w:rsidRPr="00900E9B">
        <w:tc>
          <w:tcPr>
            <w:tcW w:w="5000" w:type="pct"/>
            <w:gridSpan w:val="3"/>
            <w:tcBorders>
              <w:top w:val="nil"/>
              <w:left w:val="nil"/>
              <w:right w:val="nil"/>
            </w:tcBorders>
            <w:noWrap/>
          </w:tcPr>
          <w:p w:rsidR="00E303E9" w:rsidRPr="00900E9B" w:rsidRDefault="00E303E9">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rsidR="00E303E9" w:rsidRPr="00900E9B" w:rsidRDefault="00E303E9">
            <w:pPr>
              <w:rPr>
                <w:sz w:val="20"/>
                <w:szCs w:val="20"/>
                <w:lang w:val="en-GB"/>
              </w:rPr>
            </w:pPr>
          </w:p>
        </w:tc>
      </w:tr>
      <w:tr w:rsidR="00E303E9" w:rsidRPr="00900E9B">
        <w:tc>
          <w:tcPr>
            <w:tcW w:w="1265" w:type="pct"/>
            <w:noWrap/>
          </w:tcPr>
          <w:p w:rsidR="00E303E9" w:rsidRPr="00900E9B" w:rsidRDefault="00E303E9">
            <w:pPr>
              <w:pStyle w:val="Heading2"/>
              <w:jc w:val="left"/>
              <w:rPr>
                <w:rFonts w:ascii="Times New Roman" w:hAnsi="Times New Roman"/>
                <w:lang w:val="en-GB"/>
              </w:rPr>
            </w:pPr>
          </w:p>
        </w:tc>
        <w:tc>
          <w:tcPr>
            <w:tcW w:w="2212" w:type="pct"/>
          </w:tcPr>
          <w:p w:rsidR="00E303E9" w:rsidRDefault="00E303E9">
            <w:pPr>
              <w:pStyle w:val="Heading2"/>
              <w:jc w:val="left"/>
              <w:rPr>
                <w:rFonts w:ascii="Times New Roman" w:hAnsi="Times New Roman"/>
                <w:lang w:val="en-GB"/>
              </w:rPr>
            </w:pPr>
            <w:r w:rsidRPr="00900E9B">
              <w:rPr>
                <w:rFonts w:ascii="Times New Roman" w:hAnsi="Times New Roman"/>
                <w:lang w:val="en-GB"/>
              </w:rPr>
              <w:t>Reviewer’s comment</w:t>
            </w:r>
          </w:p>
          <w:p w:rsidR="0054621F" w:rsidRPr="0054621F" w:rsidRDefault="0054621F" w:rsidP="008C1A7B">
            <w:pPr>
              <w:rPr>
                <w:lang w:val="en-GB"/>
              </w:rPr>
            </w:pPr>
            <w:bookmarkStart w:id="2" w:name="_GoBack"/>
            <w:bookmarkEnd w:id="2"/>
          </w:p>
        </w:tc>
        <w:tc>
          <w:tcPr>
            <w:tcW w:w="1523" w:type="pct"/>
          </w:tcPr>
          <w:p w:rsidR="00496C39" w:rsidRDefault="00496C39" w:rsidP="00496C39">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E303E9" w:rsidRPr="00900E9B" w:rsidRDefault="00E303E9">
            <w:pPr>
              <w:pStyle w:val="Heading2"/>
              <w:jc w:val="left"/>
              <w:rPr>
                <w:rFonts w:ascii="Times New Roman" w:hAnsi="Times New Roman"/>
                <w:b w:val="0"/>
                <w:lang w:val="en-GB"/>
              </w:rPr>
            </w:pPr>
          </w:p>
        </w:tc>
      </w:tr>
      <w:tr w:rsidR="00E303E9" w:rsidRPr="00900E9B">
        <w:trPr>
          <w:trHeight w:val="1264"/>
        </w:trPr>
        <w:tc>
          <w:tcPr>
            <w:tcW w:w="1265" w:type="pct"/>
            <w:noWrap/>
          </w:tcPr>
          <w:p w:rsidR="00E303E9" w:rsidRPr="00900E9B" w:rsidRDefault="00E303E9">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rsidR="00E303E9" w:rsidRPr="00900E9B" w:rsidRDefault="00E303E9">
            <w:pPr>
              <w:ind w:left="360"/>
              <w:rPr>
                <w:rFonts w:eastAsia="MS Mincho"/>
                <w:b/>
                <w:bCs/>
                <w:sz w:val="20"/>
                <w:szCs w:val="20"/>
                <w:lang w:val="en-GB"/>
              </w:rPr>
            </w:pPr>
          </w:p>
        </w:tc>
        <w:tc>
          <w:tcPr>
            <w:tcW w:w="2212" w:type="pct"/>
          </w:tcPr>
          <w:p w:rsidR="00E303E9" w:rsidRPr="00900E9B" w:rsidRDefault="00D94086">
            <w:pPr>
              <w:pStyle w:val="ListParagraph"/>
              <w:ind w:left="0"/>
              <w:rPr>
                <w:b/>
                <w:bCs/>
                <w:sz w:val="20"/>
                <w:szCs w:val="20"/>
                <w:lang w:val="en-GB"/>
              </w:rPr>
            </w:pPr>
            <w:r>
              <w:rPr>
                <w:b/>
                <w:bCs/>
                <w:sz w:val="20"/>
                <w:szCs w:val="20"/>
                <w:lang w:val="en-GB"/>
              </w:rPr>
              <w:t xml:space="preserve">It is a review manuscript definitely with some inputs to the scientific world. The topic is very current that is climate mitigation by local resources and means. But the how climate change can be mitigated using that botanical is not exhaustive. There is no recommendation to the end. The manuscript is so bulky which is very difficult to get quick understanding by the readers. It is a review paper but most part seems original research. There are also unnecessary details and repetitions here and there which made the manuscript extremely bulky. </w:t>
            </w:r>
          </w:p>
        </w:tc>
        <w:tc>
          <w:tcPr>
            <w:tcW w:w="1523" w:type="pct"/>
          </w:tcPr>
          <w:p w:rsidR="00E303E9" w:rsidRPr="00900E9B" w:rsidRDefault="00E303E9">
            <w:pPr>
              <w:pStyle w:val="Heading2"/>
              <w:jc w:val="left"/>
              <w:rPr>
                <w:rFonts w:ascii="Times New Roman" w:hAnsi="Times New Roman"/>
                <w:b w:val="0"/>
                <w:lang w:val="en-GB"/>
              </w:rPr>
            </w:pPr>
          </w:p>
        </w:tc>
      </w:tr>
      <w:tr w:rsidR="00294098" w:rsidRPr="00900E9B" w:rsidTr="00294098">
        <w:trPr>
          <w:trHeight w:val="1796"/>
        </w:trPr>
        <w:tc>
          <w:tcPr>
            <w:tcW w:w="1265" w:type="pct"/>
            <w:noWrap/>
          </w:tcPr>
          <w:p w:rsidR="00294098" w:rsidRPr="00900E9B" w:rsidRDefault="00294098" w:rsidP="00294098">
            <w:pPr>
              <w:ind w:left="360"/>
              <w:rPr>
                <w:b/>
                <w:bCs/>
                <w:sz w:val="20"/>
                <w:szCs w:val="20"/>
                <w:lang w:val="en-GB"/>
              </w:rPr>
            </w:pPr>
            <w:r w:rsidRPr="00900E9B">
              <w:rPr>
                <w:b/>
                <w:bCs/>
                <w:sz w:val="20"/>
                <w:szCs w:val="20"/>
                <w:lang w:val="en-GB"/>
              </w:rPr>
              <w:t>Is the title of the article suitable?</w:t>
            </w:r>
          </w:p>
          <w:p w:rsidR="00294098" w:rsidRPr="00900E9B" w:rsidRDefault="00294098" w:rsidP="00294098">
            <w:pPr>
              <w:ind w:left="360"/>
              <w:rPr>
                <w:b/>
                <w:bCs/>
                <w:sz w:val="20"/>
                <w:szCs w:val="20"/>
                <w:lang w:val="en-GB"/>
              </w:rPr>
            </w:pPr>
            <w:r w:rsidRPr="00900E9B">
              <w:rPr>
                <w:b/>
                <w:bCs/>
                <w:sz w:val="20"/>
                <w:szCs w:val="20"/>
                <w:lang w:val="en-GB"/>
              </w:rPr>
              <w:t>(If not please suggest an alternative title)</w:t>
            </w:r>
          </w:p>
          <w:p w:rsidR="00294098" w:rsidRPr="00900E9B" w:rsidRDefault="00294098" w:rsidP="00294098">
            <w:pPr>
              <w:pStyle w:val="Heading2"/>
              <w:jc w:val="left"/>
              <w:rPr>
                <w:rFonts w:ascii="Times New Roman" w:hAnsi="Times New Roman"/>
                <w:u w:val="single"/>
                <w:lang w:val="en-GB"/>
              </w:rPr>
            </w:pPr>
          </w:p>
        </w:tc>
        <w:tc>
          <w:tcPr>
            <w:tcW w:w="2212" w:type="pct"/>
            <w:vAlign w:val="center"/>
          </w:tcPr>
          <w:p w:rsidR="00294098" w:rsidRPr="00900E9B" w:rsidRDefault="00294098" w:rsidP="00294098">
            <w:pPr>
              <w:ind w:left="360"/>
              <w:rPr>
                <w:b/>
                <w:bCs/>
                <w:sz w:val="20"/>
                <w:szCs w:val="20"/>
                <w:lang w:val="en-GB"/>
              </w:rPr>
            </w:pPr>
            <w:r>
              <w:rPr>
                <w:b/>
                <w:bCs/>
                <w:sz w:val="20"/>
                <w:szCs w:val="20"/>
                <w:lang w:val="en-GB"/>
              </w:rPr>
              <w:t xml:space="preserve">The title is fine but could have been better if it is rearranges as </w:t>
            </w:r>
            <w:proofErr w:type="gramStart"/>
            <w:r>
              <w:rPr>
                <w:b/>
                <w:bCs/>
                <w:sz w:val="20"/>
                <w:szCs w:val="20"/>
                <w:lang w:val="en-GB"/>
              </w:rPr>
              <w:t xml:space="preserve">“ </w:t>
            </w:r>
            <w:proofErr w:type="spellStart"/>
            <w:r>
              <w:rPr>
                <w:b/>
                <w:bCs/>
                <w:sz w:val="20"/>
                <w:szCs w:val="20"/>
                <w:lang w:val="en-GB"/>
              </w:rPr>
              <w:t>Phytobiotechnology</w:t>
            </w:r>
            <w:proofErr w:type="spellEnd"/>
            <w:proofErr w:type="gramEnd"/>
            <w:r>
              <w:rPr>
                <w:b/>
                <w:bCs/>
                <w:sz w:val="20"/>
                <w:szCs w:val="20"/>
                <w:lang w:val="en-GB"/>
              </w:rPr>
              <w:t xml:space="preserve"> Applications in mitigating climate change, enhance food security and overall environmental sustainability in less developed countries”</w:t>
            </w:r>
          </w:p>
        </w:tc>
        <w:tc>
          <w:tcPr>
            <w:tcW w:w="1523" w:type="pct"/>
          </w:tcPr>
          <w:p w:rsidR="00294098" w:rsidRPr="00900E9B" w:rsidRDefault="00AB72DA" w:rsidP="00294098">
            <w:pPr>
              <w:pStyle w:val="Heading2"/>
              <w:jc w:val="left"/>
              <w:rPr>
                <w:rFonts w:ascii="Times New Roman" w:hAnsi="Times New Roman"/>
                <w:b w:val="0"/>
                <w:lang w:val="en-GB"/>
              </w:rPr>
            </w:pPr>
            <w:r>
              <w:rPr>
                <w:rFonts w:ascii="Times New Roman" w:hAnsi="Times New Roman"/>
                <w:b w:val="0"/>
                <w:lang w:val="en-GB"/>
              </w:rPr>
              <w:t>Changes made</w:t>
            </w:r>
          </w:p>
        </w:tc>
      </w:tr>
      <w:tr w:rsidR="00294098" w:rsidRPr="00900E9B">
        <w:trPr>
          <w:trHeight w:val="1262"/>
        </w:trPr>
        <w:tc>
          <w:tcPr>
            <w:tcW w:w="1265" w:type="pct"/>
            <w:noWrap/>
          </w:tcPr>
          <w:p w:rsidR="00294098" w:rsidRPr="00900E9B" w:rsidRDefault="00294098" w:rsidP="00294098">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rsidR="00294098" w:rsidRPr="00900E9B" w:rsidRDefault="00294098" w:rsidP="00294098">
            <w:pPr>
              <w:pStyle w:val="Heading2"/>
              <w:jc w:val="left"/>
              <w:rPr>
                <w:rFonts w:ascii="Times New Roman" w:hAnsi="Times New Roman"/>
                <w:u w:val="single"/>
                <w:lang w:val="en-GB"/>
              </w:rPr>
            </w:pPr>
          </w:p>
        </w:tc>
        <w:tc>
          <w:tcPr>
            <w:tcW w:w="2212" w:type="pct"/>
          </w:tcPr>
          <w:p w:rsidR="00294098" w:rsidRPr="00900E9B" w:rsidRDefault="00294098" w:rsidP="00294098">
            <w:pPr>
              <w:ind w:left="360"/>
              <w:rPr>
                <w:b/>
                <w:bCs/>
                <w:sz w:val="20"/>
                <w:szCs w:val="20"/>
                <w:lang w:val="en-GB"/>
              </w:rPr>
            </w:pPr>
            <w:r>
              <w:rPr>
                <w:b/>
                <w:bCs/>
                <w:sz w:val="20"/>
                <w:szCs w:val="20"/>
                <w:lang w:val="en-GB"/>
              </w:rPr>
              <w:t xml:space="preserve">Not as per the volume of the paper and the rational of the study. It needs some update. </w:t>
            </w:r>
          </w:p>
        </w:tc>
        <w:tc>
          <w:tcPr>
            <w:tcW w:w="1523" w:type="pct"/>
          </w:tcPr>
          <w:p w:rsidR="00294098" w:rsidRPr="00900E9B" w:rsidRDefault="00294098" w:rsidP="00294098">
            <w:pPr>
              <w:pStyle w:val="Heading2"/>
              <w:jc w:val="left"/>
              <w:rPr>
                <w:rFonts w:ascii="Times New Roman" w:hAnsi="Times New Roman"/>
                <w:b w:val="0"/>
                <w:lang w:val="en-GB"/>
              </w:rPr>
            </w:pPr>
          </w:p>
        </w:tc>
      </w:tr>
      <w:tr w:rsidR="00294098" w:rsidRPr="00900E9B">
        <w:trPr>
          <w:trHeight w:val="704"/>
        </w:trPr>
        <w:tc>
          <w:tcPr>
            <w:tcW w:w="1265" w:type="pct"/>
            <w:noWrap/>
          </w:tcPr>
          <w:p w:rsidR="00294098" w:rsidRPr="00900E9B" w:rsidRDefault="00294098" w:rsidP="00294098">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rsidR="00294098" w:rsidRPr="00C115E9" w:rsidRDefault="00294098" w:rsidP="00294098">
            <w:pPr>
              <w:pStyle w:val="ListParagraph"/>
              <w:ind w:left="0"/>
              <w:rPr>
                <w:bCs/>
                <w:sz w:val="20"/>
                <w:szCs w:val="20"/>
                <w:lang w:val="en-GB"/>
              </w:rPr>
            </w:pPr>
            <w:r>
              <w:rPr>
                <w:bCs/>
                <w:sz w:val="20"/>
                <w:szCs w:val="20"/>
                <w:lang w:val="en-GB"/>
              </w:rPr>
              <w:t>It needs an intensive revision. This is because, there are lots of editorial issues, redundancies, irrelevant parts</w:t>
            </w:r>
            <w:r w:rsidR="00682910">
              <w:rPr>
                <w:bCs/>
                <w:sz w:val="20"/>
                <w:szCs w:val="20"/>
                <w:lang w:val="en-GB"/>
              </w:rPr>
              <w:t xml:space="preserve"> including the picture and figures</w:t>
            </w:r>
            <w:r>
              <w:rPr>
                <w:bCs/>
                <w:sz w:val="20"/>
                <w:szCs w:val="20"/>
                <w:lang w:val="en-GB"/>
              </w:rPr>
              <w:t xml:space="preserve">. </w:t>
            </w:r>
            <w:r w:rsidR="00682910">
              <w:rPr>
                <w:bCs/>
                <w:sz w:val="20"/>
                <w:szCs w:val="20"/>
                <w:lang w:val="en-GB"/>
              </w:rPr>
              <w:t xml:space="preserve">Facts and figures need references in most cases missed. </w:t>
            </w:r>
            <w:r>
              <w:rPr>
                <w:bCs/>
                <w:sz w:val="20"/>
                <w:szCs w:val="20"/>
                <w:lang w:val="en-GB"/>
              </w:rPr>
              <w:t>To me the volume should not be greater than a maximum of 16 pages including the references. At the end there are no recommendations like further research</w:t>
            </w:r>
            <w:r w:rsidR="00682910">
              <w:rPr>
                <w:bCs/>
                <w:sz w:val="20"/>
                <w:szCs w:val="20"/>
                <w:lang w:val="en-GB"/>
              </w:rPr>
              <w:t xml:space="preserve"> areas</w:t>
            </w:r>
            <w:r>
              <w:rPr>
                <w:bCs/>
                <w:sz w:val="20"/>
                <w:szCs w:val="20"/>
                <w:lang w:val="en-GB"/>
              </w:rPr>
              <w:t>, focus areas, policy support like standards of the botanicals, verifications</w:t>
            </w:r>
            <w:r w:rsidR="00682910">
              <w:rPr>
                <w:bCs/>
                <w:sz w:val="20"/>
                <w:szCs w:val="20"/>
                <w:lang w:val="en-GB"/>
              </w:rPr>
              <w:t>, capacity building,</w:t>
            </w:r>
            <w:r>
              <w:rPr>
                <w:bCs/>
                <w:sz w:val="20"/>
                <w:szCs w:val="20"/>
                <w:lang w:val="en-GB"/>
              </w:rPr>
              <w:t xml:space="preserve"> and control mechanisms etc. The how part in climate mitigation is not well addressed. </w:t>
            </w:r>
            <w:r w:rsidR="00682910">
              <w:rPr>
                <w:bCs/>
                <w:sz w:val="20"/>
                <w:szCs w:val="20"/>
                <w:lang w:val="en-GB"/>
              </w:rPr>
              <w:t xml:space="preserve">It is a review paper but seems an original paper. On page 12 the </w:t>
            </w:r>
            <w:r w:rsidR="00E8252A">
              <w:rPr>
                <w:bCs/>
                <w:sz w:val="20"/>
                <w:szCs w:val="20"/>
                <w:lang w:val="en-GB"/>
              </w:rPr>
              <w:t>title</w:t>
            </w:r>
            <w:r w:rsidR="00682910">
              <w:rPr>
                <w:bCs/>
                <w:sz w:val="20"/>
                <w:szCs w:val="20"/>
                <w:lang w:val="en-GB"/>
              </w:rPr>
              <w:t xml:space="preserve"> is not clear. Page 20 there is a wrong statement which says crop rotation is not sustainable. But what I understand </w:t>
            </w:r>
            <w:r w:rsidR="00E8252A">
              <w:rPr>
                <w:bCs/>
                <w:sz w:val="20"/>
                <w:szCs w:val="20"/>
                <w:lang w:val="en-GB"/>
              </w:rPr>
              <w:t>is so far</w:t>
            </w:r>
            <w:r w:rsidR="00682910">
              <w:rPr>
                <w:bCs/>
                <w:sz w:val="20"/>
                <w:szCs w:val="20"/>
                <w:lang w:val="en-GB"/>
              </w:rPr>
              <w:t xml:space="preserve"> crop rotation </w:t>
            </w:r>
            <w:r w:rsidR="00E8252A">
              <w:rPr>
                <w:bCs/>
                <w:sz w:val="20"/>
                <w:szCs w:val="20"/>
                <w:lang w:val="en-GB"/>
              </w:rPr>
              <w:t>in addition</w:t>
            </w:r>
            <w:r w:rsidR="00682910">
              <w:rPr>
                <w:bCs/>
                <w:sz w:val="20"/>
                <w:szCs w:val="20"/>
                <w:lang w:val="en-GB"/>
              </w:rPr>
              <w:t xml:space="preserve"> to increasing yield, improve soil health and help climate change it has a very good impact on breaking pathogenic organism cycles including </w:t>
            </w:r>
            <w:proofErr w:type="spellStart"/>
            <w:r w:rsidR="00682910">
              <w:rPr>
                <w:bCs/>
                <w:sz w:val="20"/>
                <w:szCs w:val="20"/>
                <w:lang w:val="en-GB"/>
              </w:rPr>
              <w:t>nematods</w:t>
            </w:r>
            <w:proofErr w:type="spellEnd"/>
            <w:r w:rsidR="00682910">
              <w:rPr>
                <w:bCs/>
                <w:sz w:val="20"/>
                <w:szCs w:val="20"/>
                <w:lang w:val="en-GB"/>
              </w:rPr>
              <w:t xml:space="preserve">. </w:t>
            </w:r>
            <w:r w:rsidR="00E8252A">
              <w:rPr>
                <w:bCs/>
                <w:sz w:val="20"/>
                <w:szCs w:val="20"/>
                <w:lang w:val="en-GB"/>
              </w:rPr>
              <w:t xml:space="preserve">On page 23 the details could have been summarized in tables instead of narrations. Editorial issues are big challenges. </w:t>
            </w:r>
            <w:r>
              <w:rPr>
                <w:bCs/>
                <w:sz w:val="20"/>
                <w:szCs w:val="20"/>
                <w:lang w:val="en-GB"/>
              </w:rPr>
              <w:t xml:space="preserve"> </w:t>
            </w:r>
            <w:r w:rsidR="000567C2">
              <w:rPr>
                <w:bCs/>
                <w:sz w:val="20"/>
                <w:szCs w:val="20"/>
                <w:lang w:val="en-GB"/>
              </w:rPr>
              <w:t xml:space="preserve">To me it needs regressive revision and update. </w:t>
            </w:r>
          </w:p>
        </w:tc>
        <w:tc>
          <w:tcPr>
            <w:tcW w:w="1523" w:type="pct"/>
          </w:tcPr>
          <w:p w:rsidR="00224B15" w:rsidRPr="00224B15" w:rsidRDefault="00224B15" w:rsidP="00224B15">
            <w:pPr>
              <w:shd w:val="clear" w:color="auto" w:fill="FFFFFF"/>
              <w:rPr>
                <w:rFonts w:ascii="Helvetica" w:hAnsi="Helvetica" w:cs="Helvetica"/>
                <w:color w:val="222222"/>
                <w:sz w:val="20"/>
                <w:szCs w:val="20"/>
                <w:lang w:val="en-IN" w:eastAsia="en-IN"/>
              </w:rPr>
            </w:pPr>
            <w:r w:rsidRPr="00224B15">
              <w:rPr>
                <w:rFonts w:ascii="Helvetica" w:hAnsi="Helvetica" w:cs="Helvetica"/>
                <w:color w:val="222222"/>
                <w:sz w:val="20"/>
                <w:szCs w:val="20"/>
                <w:lang w:val="en-IN" w:eastAsia="en-IN"/>
              </w:rPr>
              <w:t xml:space="preserve">The above title suggested </w:t>
            </w:r>
            <w:proofErr w:type="gramStart"/>
            <w:r w:rsidRPr="00224B15">
              <w:rPr>
                <w:rFonts w:ascii="Helvetica" w:hAnsi="Helvetica" w:cs="Helvetica"/>
                <w:color w:val="222222"/>
                <w:sz w:val="20"/>
                <w:szCs w:val="20"/>
                <w:lang w:val="en-IN" w:eastAsia="en-IN"/>
              </w:rPr>
              <w:t>by  the</w:t>
            </w:r>
            <w:proofErr w:type="gramEnd"/>
            <w:r w:rsidRPr="00224B15">
              <w:rPr>
                <w:rFonts w:ascii="Helvetica" w:hAnsi="Helvetica" w:cs="Helvetica"/>
                <w:color w:val="222222"/>
                <w:sz w:val="20"/>
                <w:szCs w:val="20"/>
                <w:lang w:val="en-IN" w:eastAsia="en-IN"/>
              </w:rPr>
              <w:t xml:space="preserve"> reviewers fits well. The </w:t>
            </w:r>
            <w:proofErr w:type="spellStart"/>
            <w:r w:rsidRPr="00224B15">
              <w:rPr>
                <w:rFonts w:ascii="Helvetica" w:hAnsi="Helvetica" w:cs="Helvetica"/>
                <w:color w:val="222222"/>
                <w:sz w:val="20"/>
                <w:szCs w:val="20"/>
                <w:lang w:val="en-IN" w:eastAsia="en-IN"/>
              </w:rPr>
              <w:t>over all</w:t>
            </w:r>
            <w:proofErr w:type="spellEnd"/>
            <w:r w:rsidRPr="00224B15">
              <w:rPr>
                <w:rFonts w:ascii="Helvetica" w:hAnsi="Helvetica" w:cs="Helvetica"/>
                <w:color w:val="222222"/>
                <w:sz w:val="20"/>
                <w:szCs w:val="20"/>
                <w:lang w:val="en-IN" w:eastAsia="en-IN"/>
              </w:rPr>
              <w:t xml:space="preserve"> volume of the paper is now 29 pages from 37. The content portrays a mixed methods and interdisciplinary reflections. The essence is meant toward application rather than a fundamental research.</w:t>
            </w:r>
          </w:p>
          <w:p w:rsidR="00224B15" w:rsidRPr="00224B15" w:rsidRDefault="00224B15" w:rsidP="00224B15">
            <w:pPr>
              <w:shd w:val="clear" w:color="auto" w:fill="FFFFFF"/>
              <w:rPr>
                <w:rFonts w:ascii="Helvetica" w:hAnsi="Helvetica" w:cs="Helvetica"/>
                <w:color w:val="222222"/>
                <w:sz w:val="20"/>
                <w:szCs w:val="20"/>
                <w:lang w:val="en-IN" w:eastAsia="en-IN"/>
              </w:rPr>
            </w:pPr>
          </w:p>
          <w:p w:rsidR="00224B15" w:rsidRPr="00224B15" w:rsidRDefault="00224B15" w:rsidP="00224B15">
            <w:pPr>
              <w:shd w:val="clear" w:color="auto" w:fill="FFFFFF"/>
              <w:rPr>
                <w:rFonts w:ascii="Helvetica" w:hAnsi="Helvetica" w:cs="Helvetica"/>
                <w:color w:val="222222"/>
                <w:sz w:val="20"/>
                <w:szCs w:val="20"/>
                <w:lang w:val="en-IN" w:eastAsia="en-IN"/>
              </w:rPr>
            </w:pPr>
            <w:r w:rsidRPr="00224B15">
              <w:rPr>
                <w:rFonts w:ascii="Helvetica" w:hAnsi="Helvetica" w:cs="Helvetica"/>
                <w:color w:val="222222"/>
                <w:sz w:val="20"/>
                <w:szCs w:val="20"/>
                <w:lang w:val="en-IN" w:eastAsia="en-IN"/>
              </w:rPr>
              <w:t xml:space="preserve">The report is spewing out what the author has implemented as pilots and this journal is bringing it to the scientific </w:t>
            </w:r>
            <w:proofErr w:type="gramStart"/>
            <w:r w:rsidRPr="00224B15">
              <w:rPr>
                <w:rFonts w:ascii="Helvetica" w:hAnsi="Helvetica" w:cs="Helvetica"/>
                <w:color w:val="222222"/>
                <w:sz w:val="20"/>
                <w:szCs w:val="20"/>
                <w:lang w:val="en-IN" w:eastAsia="en-IN"/>
              </w:rPr>
              <w:t>space .</w:t>
            </w:r>
            <w:proofErr w:type="gramEnd"/>
            <w:r w:rsidRPr="00224B15">
              <w:rPr>
                <w:rFonts w:ascii="Helvetica" w:hAnsi="Helvetica" w:cs="Helvetica"/>
                <w:color w:val="222222"/>
                <w:sz w:val="20"/>
                <w:szCs w:val="20"/>
                <w:lang w:val="en-IN" w:eastAsia="en-IN"/>
              </w:rPr>
              <w:t xml:space="preserve"> many research works can spring up from this article and </w:t>
            </w:r>
            <w:proofErr w:type="spellStart"/>
            <w:r w:rsidRPr="00224B15">
              <w:rPr>
                <w:rFonts w:ascii="Helvetica" w:hAnsi="Helvetica" w:cs="Helvetica"/>
                <w:color w:val="222222"/>
                <w:sz w:val="20"/>
                <w:szCs w:val="20"/>
                <w:lang w:val="en-IN" w:eastAsia="en-IN"/>
              </w:rPr>
              <w:t>thats</w:t>
            </w:r>
            <w:proofErr w:type="spellEnd"/>
            <w:r w:rsidRPr="00224B15">
              <w:rPr>
                <w:rFonts w:ascii="Helvetica" w:hAnsi="Helvetica" w:cs="Helvetica"/>
                <w:color w:val="222222"/>
                <w:sz w:val="20"/>
                <w:szCs w:val="20"/>
                <w:lang w:val="en-IN" w:eastAsia="en-IN"/>
              </w:rPr>
              <w:t xml:space="preserve"> the drive to get climate scientists in all </w:t>
            </w:r>
            <w:proofErr w:type="gramStart"/>
            <w:r w:rsidRPr="00224B15">
              <w:rPr>
                <w:rFonts w:ascii="Helvetica" w:hAnsi="Helvetica" w:cs="Helvetica"/>
                <w:color w:val="222222"/>
                <w:sz w:val="20"/>
                <w:szCs w:val="20"/>
                <w:lang w:val="en-IN" w:eastAsia="en-IN"/>
              </w:rPr>
              <w:t>these discipline</w:t>
            </w:r>
            <w:proofErr w:type="gramEnd"/>
            <w:r w:rsidRPr="00224B15">
              <w:rPr>
                <w:rFonts w:ascii="Helvetica" w:hAnsi="Helvetica" w:cs="Helvetica"/>
                <w:color w:val="222222"/>
                <w:sz w:val="20"/>
                <w:szCs w:val="20"/>
                <w:lang w:val="en-IN" w:eastAsia="en-IN"/>
              </w:rPr>
              <w:t xml:space="preserve"> to direct </w:t>
            </w:r>
            <w:proofErr w:type="spellStart"/>
            <w:r w:rsidRPr="00224B15">
              <w:rPr>
                <w:rFonts w:ascii="Helvetica" w:hAnsi="Helvetica" w:cs="Helvetica"/>
                <w:color w:val="222222"/>
                <w:sz w:val="20"/>
                <w:szCs w:val="20"/>
                <w:lang w:val="en-IN" w:eastAsia="en-IN"/>
              </w:rPr>
              <w:t>rsearch</w:t>
            </w:r>
            <w:proofErr w:type="spellEnd"/>
            <w:r w:rsidRPr="00224B15">
              <w:rPr>
                <w:rFonts w:ascii="Helvetica" w:hAnsi="Helvetica" w:cs="Helvetica"/>
                <w:color w:val="222222"/>
                <w:sz w:val="20"/>
                <w:szCs w:val="20"/>
                <w:lang w:val="en-IN" w:eastAsia="en-IN"/>
              </w:rPr>
              <w:t xml:space="preserve"> toward practical implementation at decentralized community levels than mere demonstration in test tubes.</w:t>
            </w:r>
          </w:p>
          <w:p w:rsidR="00294098" w:rsidRPr="00900E9B" w:rsidRDefault="00294098" w:rsidP="00294098">
            <w:pPr>
              <w:pStyle w:val="Heading2"/>
              <w:jc w:val="left"/>
              <w:rPr>
                <w:rFonts w:ascii="Times New Roman" w:hAnsi="Times New Roman"/>
                <w:b w:val="0"/>
                <w:lang w:val="en-GB"/>
              </w:rPr>
            </w:pPr>
          </w:p>
        </w:tc>
      </w:tr>
      <w:tr w:rsidR="00294098" w:rsidRPr="00900E9B">
        <w:trPr>
          <w:trHeight w:val="703"/>
        </w:trPr>
        <w:tc>
          <w:tcPr>
            <w:tcW w:w="1265" w:type="pct"/>
            <w:noWrap/>
          </w:tcPr>
          <w:p w:rsidR="00294098" w:rsidRPr="00E10705" w:rsidRDefault="00294098" w:rsidP="00294098">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rsidR="00294098" w:rsidRPr="006F5EBE" w:rsidRDefault="00E8252A" w:rsidP="00294098">
            <w:pPr>
              <w:pStyle w:val="ListParagraph"/>
              <w:ind w:left="0"/>
              <w:rPr>
                <w:bCs/>
                <w:sz w:val="20"/>
                <w:szCs w:val="20"/>
                <w:lang w:val="en-GB"/>
              </w:rPr>
            </w:pPr>
            <w:r>
              <w:rPr>
                <w:bCs/>
                <w:sz w:val="20"/>
                <w:szCs w:val="20"/>
                <w:lang w:val="en-GB"/>
              </w:rPr>
              <w:t xml:space="preserve">Not to the volume of the manuscript. </w:t>
            </w:r>
          </w:p>
        </w:tc>
        <w:tc>
          <w:tcPr>
            <w:tcW w:w="1523" w:type="pct"/>
          </w:tcPr>
          <w:p w:rsidR="00294098" w:rsidRPr="00900E9B" w:rsidRDefault="00294098" w:rsidP="00294098">
            <w:pPr>
              <w:pStyle w:val="Heading2"/>
              <w:jc w:val="left"/>
              <w:rPr>
                <w:rFonts w:ascii="Times New Roman" w:hAnsi="Times New Roman"/>
                <w:b w:val="0"/>
                <w:lang w:val="en-GB"/>
              </w:rPr>
            </w:pPr>
          </w:p>
        </w:tc>
      </w:tr>
      <w:tr w:rsidR="00294098" w:rsidRPr="00900E9B">
        <w:trPr>
          <w:trHeight w:val="386"/>
        </w:trPr>
        <w:tc>
          <w:tcPr>
            <w:tcW w:w="1265" w:type="pct"/>
            <w:noWrap/>
          </w:tcPr>
          <w:p w:rsidR="00294098" w:rsidRPr="00900E9B" w:rsidRDefault="00294098" w:rsidP="00294098">
            <w:pPr>
              <w:pStyle w:val="Heading2"/>
              <w:ind w:left="360"/>
              <w:jc w:val="left"/>
              <w:rPr>
                <w:rFonts w:ascii="Times New Roman" w:hAnsi="Times New Roman"/>
                <w:bCs w:val="0"/>
                <w:lang w:val="en-GB"/>
              </w:rPr>
            </w:pPr>
            <w:r w:rsidRPr="00900E9B">
              <w:rPr>
                <w:rFonts w:ascii="Times New Roman" w:hAnsi="Times New Roman"/>
                <w:bCs w:val="0"/>
                <w:lang w:val="en-GB"/>
              </w:rPr>
              <w:lastRenderedPageBreak/>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rsidR="00294098" w:rsidRPr="00900E9B" w:rsidRDefault="00294098" w:rsidP="00294098">
            <w:pPr>
              <w:rPr>
                <w:sz w:val="20"/>
                <w:szCs w:val="20"/>
                <w:lang w:val="en-GB"/>
              </w:rPr>
            </w:pPr>
          </w:p>
        </w:tc>
        <w:tc>
          <w:tcPr>
            <w:tcW w:w="2212" w:type="pct"/>
          </w:tcPr>
          <w:p w:rsidR="00294098" w:rsidRPr="00900E9B" w:rsidRDefault="00E8252A" w:rsidP="00294098">
            <w:pPr>
              <w:rPr>
                <w:sz w:val="20"/>
                <w:szCs w:val="20"/>
                <w:lang w:val="en-GB"/>
              </w:rPr>
            </w:pPr>
            <w:r>
              <w:rPr>
                <w:sz w:val="20"/>
                <w:szCs w:val="20"/>
                <w:lang w:val="en-GB"/>
              </w:rPr>
              <w:t>Need some improvement</w:t>
            </w:r>
          </w:p>
        </w:tc>
        <w:tc>
          <w:tcPr>
            <w:tcW w:w="1523" w:type="pct"/>
          </w:tcPr>
          <w:p w:rsidR="00294098" w:rsidRPr="00900E9B" w:rsidRDefault="00294098" w:rsidP="00294098">
            <w:pPr>
              <w:rPr>
                <w:sz w:val="20"/>
                <w:szCs w:val="20"/>
                <w:lang w:val="en-GB"/>
              </w:rPr>
            </w:pPr>
          </w:p>
        </w:tc>
      </w:tr>
      <w:tr w:rsidR="00294098" w:rsidRPr="00900E9B">
        <w:trPr>
          <w:trHeight w:val="1178"/>
        </w:trPr>
        <w:tc>
          <w:tcPr>
            <w:tcW w:w="1265" w:type="pct"/>
            <w:noWrap/>
          </w:tcPr>
          <w:p w:rsidR="00294098" w:rsidRPr="00900E9B" w:rsidRDefault="00294098" w:rsidP="00294098">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rsidR="00294098" w:rsidRPr="00900E9B" w:rsidRDefault="00294098" w:rsidP="00294098">
            <w:pPr>
              <w:pStyle w:val="Heading2"/>
              <w:jc w:val="left"/>
              <w:rPr>
                <w:rFonts w:ascii="Times New Roman" w:hAnsi="Times New Roman"/>
                <w:b w:val="0"/>
                <w:lang w:val="en-GB"/>
              </w:rPr>
            </w:pPr>
          </w:p>
        </w:tc>
        <w:tc>
          <w:tcPr>
            <w:tcW w:w="2212" w:type="pct"/>
          </w:tcPr>
          <w:p w:rsidR="00294098" w:rsidRPr="000D0955" w:rsidRDefault="00294098" w:rsidP="00294098">
            <w:pPr>
              <w:pStyle w:val="NormalWeb"/>
              <w:spacing w:before="0" w:beforeAutospacing="0" w:after="0" w:afterAutospacing="0"/>
              <w:rPr>
                <w:rFonts w:ascii="Times New Roman" w:hAnsi="Times New Roman" w:cs="Times New Roman"/>
                <w:b/>
                <w:sz w:val="20"/>
                <w:szCs w:val="20"/>
                <w:lang w:val="en-GB"/>
              </w:rPr>
            </w:pPr>
          </w:p>
        </w:tc>
        <w:tc>
          <w:tcPr>
            <w:tcW w:w="1523" w:type="pct"/>
          </w:tcPr>
          <w:p w:rsidR="00294098" w:rsidRPr="00900E9B" w:rsidRDefault="00294098" w:rsidP="00294098">
            <w:pPr>
              <w:rPr>
                <w:sz w:val="20"/>
                <w:szCs w:val="20"/>
                <w:lang w:val="en-GB"/>
              </w:rPr>
            </w:pPr>
          </w:p>
        </w:tc>
      </w:tr>
    </w:tbl>
    <w:p w:rsidR="00E303E9" w:rsidRPr="00900E9B" w:rsidRDefault="00E303E9" w:rsidP="00E303E9">
      <w:pPr>
        <w:pStyle w:val="BodyText"/>
        <w:rPr>
          <w:rFonts w:ascii="Times New Roman" w:hAnsi="Times New Roman"/>
          <w:b/>
          <w:bCs/>
          <w:sz w:val="20"/>
          <w:szCs w:val="20"/>
          <w:u w:val="single"/>
          <w:lang w:val="en-GB"/>
        </w:rPr>
      </w:pPr>
    </w:p>
    <w:p w:rsidR="00E303E9" w:rsidRPr="00900E9B" w:rsidRDefault="00E303E9" w:rsidP="00E303E9">
      <w:pPr>
        <w:pStyle w:val="BodyText"/>
        <w:rPr>
          <w:rFonts w:ascii="Times New Roman" w:hAnsi="Times New Roman"/>
          <w:b/>
          <w:bCs/>
          <w:sz w:val="20"/>
          <w:szCs w:val="20"/>
          <w:u w:val="single"/>
          <w:lang w:val="en-GB"/>
        </w:rPr>
      </w:pPr>
    </w:p>
    <w:tbl>
      <w:tblPr>
        <w:tblpPr w:leftFromText="180" w:rightFromText="180" w:bottomFromText="200" w:vertAnchor="text" w:horzAnchor="margin" w:tblpY="6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0B29E1" w:rsidTr="000B29E1">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0B29E1" w:rsidRDefault="000B29E1">
            <w:pPr>
              <w:spacing w:line="276" w:lineRule="auto"/>
              <w:rPr>
                <w:rFonts w:ascii="Arial" w:eastAsia="Arial Unicode MS" w:hAnsi="Arial" w:cs="Arial"/>
                <w:b/>
                <w:sz w:val="20"/>
                <w:szCs w:val="20"/>
                <w:u w:val="single"/>
                <w:lang w:val="en-GB"/>
              </w:rPr>
            </w:pPr>
            <w:bookmarkStart w:id="3" w:name="_Hlk156057883"/>
            <w:r>
              <w:rPr>
                <w:rFonts w:ascii="Arial" w:eastAsia="Arial Unicode MS" w:hAnsi="Arial" w:cs="Arial"/>
                <w:b/>
                <w:sz w:val="20"/>
                <w:szCs w:val="20"/>
                <w:highlight w:val="yellow"/>
                <w:u w:val="single"/>
                <w:lang w:val="en-GB"/>
              </w:rPr>
              <w:t>PART  2:</w:t>
            </w:r>
            <w:r>
              <w:rPr>
                <w:rFonts w:ascii="Arial" w:eastAsia="Arial Unicode MS" w:hAnsi="Arial" w:cs="Arial"/>
                <w:b/>
                <w:sz w:val="20"/>
                <w:szCs w:val="20"/>
                <w:u w:val="single"/>
                <w:lang w:val="en-GB"/>
              </w:rPr>
              <w:t xml:space="preserve"> </w:t>
            </w:r>
          </w:p>
          <w:p w:rsidR="000B29E1" w:rsidRDefault="000B29E1">
            <w:pPr>
              <w:spacing w:line="276" w:lineRule="auto"/>
              <w:rPr>
                <w:rFonts w:ascii="Arial" w:eastAsia="Arial Unicode MS" w:hAnsi="Arial" w:cs="Arial"/>
                <w:b/>
                <w:sz w:val="20"/>
                <w:szCs w:val="20"/>
                <w:u w:val="single"/>
                <w:lang w:val="en-GB"/>
              </w:rPr>
            </w:pPr>
          </w:p>
        </w:tc>
      </w:tr>
      <w:tr w:rsidR="000B29E1" w:rsidTr="000B29E1">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0B29E1" w:rsidRDefault="000B29E1">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0B29E1" w:rsidRDefault="000B29E1">
            <w:pPr>
              <w:keepNext/>
              <w:spacing w:line="276" w:lineRule="auto"/>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hideMark/>
          </w:tcPr>
          <w:p w:rsidR="000B29E1" w:rsidRDefault="000B29E1">
            <w:pPr>
              <w:keepNext/>
              <w:spacing w:line="276" w:lineRule="auto"/>
              <w:outlineLvl w:val="1"/>
              <w:rPr>
                <w:rFonts w:ascii="Arial" w:eastAsia="MS Mincho" w:hAnsi="Arial" w:cs="Arial"/>
                <w:bCs/>
                <w:sz w:val="20"/>
                <w:szCs w:val="20"/>
                <w:lang w:val="en-GB"/>
              </w:rPr>
            </w:pPr>
            <w:r>
              <w:rPr>
                <w:rFonts w:ascii="Arial" w:eastAsia="MS Mincho" w:hAnsi="Arial" w:cs="Arial"/>
                <w:b/>
                <w:bCs/>
                <w:sz w:val="20"/>
                <w:szCs w:val="20"/>
                <w:lang w:val="en-GB"/>
              </w:rPr>
              <w:t>Author’s comment</w:t>
            </w:r>
            <w:r>
              <w:rPr>
                <w:rFonts w:ascii="Arial" w:eastAsia="MS Mincho" w:hAnsi="Arial" w:cs="Arial"/>
                <w:bCs/>
                <w:sz w:val="20"/>
                <w:szCs w:val="20"/>
                <w:lang w:val="en-GB"/>
              </w:rPr>
              <w:t xml:space="preserve"> </w:t>
            </w:r>
            <w:r>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0B29E1" w:rsidTr="000B29E1">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0B29E1" w:rsidRDefault="000B29E1">
            <w:pPr>
              <w:spacing w:line="276" w:lineRule="auto"/>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rsidR="000B29E1" w:rsidRDefault="000B29E1">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0B29E1" w:rsidRDefault="000B29E1">
            <w:pPr>
              <w:spacing w:line="276" w:lineRule="auto"/>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 xml:space="preserve">(If yes, </w:t>
            </w:r>
            <w:proofErr w:type="gramStart"/>
            <w:r>
              <w:rPr>
                <w:rFonts w:ascii="Arial" w:eastAsia="Arial Unicode MS" w:hAnsi="Arial" w:cs="Arial"/>
                <w:i/>
                <w:iCs/>
                <w:sz w:val="20"/>
                <w:szCs w:val="20"/>
                <w:u w:val="single"/>
                <w:lang w:val="en-GB"/>
              </w:rPr>
              <w:t>Kindly</w:t>
            </w:r>
            <w:proofErr w:type="gramEnd"/>
            <w:r>
              <w:rPr>
                <w:rFonts w:ascii="Arial" w:eastAsia="Arial Unicode MS" w:hAnsi="Arial" w:cs="Arial"/>
                <w:i/>
                <w:iCs/>
                <w:sz w:val="20"/>
                <w:szCs w:val="20"/>
                <w:u w:val="single"/>
                <w:lang w:val="en-GB"/>
              </w:rPr>
              <w:t xml:space="preserve"> please write down the ethical issues here in details)</w:t>
            </w:r>
          </w:p>
          <w:p w:rsidR="000B29E1" w:rsidRDefault="000B29E1">
            <w:pPr>
              <w:spacing w:line="276" w:lineRule="auto"/>
              <w:rPr>
                <w:rFonts w:ascii="Arial" w:eastAsia="Arial Unicode MS" w:hAnsi="Arial" w:cs="Arial"/>
                <w:sz w:val="20"/>
                <w:szCs w:val="20"/>
                <w:lang w:val="en-GB"/>
              </w:rPr>
            </w:pPr>
          </w:p>
          <w:p w:rsidR="000B29E1" w:rsidRDefault="000B29E1">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0B29E1" w:rsidRDefault="000B29E1">
            <w:pPr>
              <w:spacing w:line="276" w:lineRule="auto"/>
              <w:rPr>
                <w:rFonts w:ascii="Arial" w:eastAsia="Arial Unicode MS" w:hAnsi="Arial" w:cs="Arial"/>
                <w:sz w:val="20"/>
                <w:szCs w:val="20"/>
                <w:lang w:val="en-GB"/>
              </w:rPr>
            </w:pPr>
          </w:p>
          <w:p w:rsidR="000B29E1" w:rsidRDefault="000B29E1">
            <w:pPr>
              <w:spacing w:line="276" w:lineRule="auto"/>
              <w:rPr>
                <w:rFonts w:ascii="Arial" w:eastAsia="Arial Unicode MS" w:hAnsi="Arial" w:cs="Arial"/>
                <w:sz w:val="20"/>
                <w:szCs w:val="20"/>
                <w:lang w:val="en-GB"/>
              </w:rPr>
            </w:pPr>
          </w:p>
          <w:p w:rsidR="000B29E1" w:rsidRDefault="000B29E1">
            <w:pPr>
              <w:spacing w:line="276" w:lineRule="auto"/>
              <w:rPr>
                <w:rFonts w:ascii="Arial" w:eastAsia="Arial Unicode MS" w:hAnsi="Arial" w:cs="Arial"/>
                <w:sz w:val="20"/>
                <w:szCs w:val="20"/>
                <w:lang w:val="en-GB"/>
              </w:rPr>
            </w:pPr>
          </w:p>
        </w:tc>
        <w:bookmarkEnd w:id="3"/>
      </w:tr>
      <w:bookmarkEnd w:id="0"/>
      <w:bookmarkEnd w:id="1"/>
    </w:tbl>
    <w:p w:rsidR="00E303E9" w:rsidRPr="00900E9B" w:rsidRDefault="00E303E9" w:rsidP="00E303E9">
      <w:pPr>
        <w:pStyle w:val="BodyText"/>
        <w:rPr>
          <w:rFonts w:ascii="Times New Roman" w:hAnsi="Times New Roman"/>
          <w:b/>
          <w:bCs/>
          <w:sz w:val="20"/>
          <w:szCs w:val="20"/>
          <w:u w:val="single"/>
          <w:lang w:val="en-GB"/>
        </w:rPr>
      </w:pPr>
    </w:p>
    <w:sectPr w:rsidR="00E303E9" w:rsidRPr="00900E9B" w:rsidSect="009D7C5A">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51847" w:rsidRPr="0000007A" w:rsidRDefault="00D51847" w:rsidP="0099583E">
      <w:r>
        <w:separator/>
      </w:r>
    </w:p>
  </w:endnote>
  <w:endnote w:type="continuationSeparator" w:id="0">
    <w:p w:rsidR="00D51847" w:rsidRPr="0000007A" w:rsidRDefault="00D51847"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21607D" w:rsidRPr="0021607D">
      <w:rPr>
        <w:sz w:val="16"/>
      </w:rPr>
      <w:t xml:space="preserve">Version: </w:t>
    </w:r>
    <w:r w:rsidR="0056759D">
      <w:rPr>
        <w:sz w:val="16"/>
      </w:rPr>
      <w:t>3</w:t>
    </w:r>
    <w:r w:rsidR="0021607D" w:rsidRPr="0021607D">
      <w:rPr>
        <w:sz w:val="16"/>
      </w:rPr>
      <w:t xml:space="preserve"> (0</w:t>
    </w:r>
    <w:r w:rsidR="0056759D">
      <w:rPr>
        <w:sz w:val="16"/>
      </w:rPr>
      <w:t>7</w:t>
    </w:r>
    <w:r w:rsidR="0021607D" w:rsidRPr="0021607D">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51847" w:rsidRPr="0000007A" w:rsidRDefault="00D51847" w:rsidP="0099583E">
      <w:r>
        <w:separator/>
      </w:r>
    </w:p>
  </w:footnote>
  <w:footnote w:type="continuationSeparator" w:id="0">
    <w:p w:rsidR="00D51847" w:rsidRPr="0000007A" w:rsidRDefault="00D51847"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56759D">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spelling="clean" w:grammar="clean"/>
  <w:attachedTemplate r:id="rId1"/>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6A78"/>
    <w:rsid w:val="0000007A"/>
    <w:rsid w:val="00006187"/>
    <w:rsid w:val="00010403"/>
    <w:rsid w:val="00012C8B"/>
    <w:rsid w:val="00021981"/>
    <w:rsid w:val="000234E1"/>
    <w:rsid w:val="0002598E"/>
    <w:rsid w:val="00037D52"/>
    <w:rsid w:val="000450FC"/>
    <w:rsid w:val="000567C2"/>
    <w:rsid w:val="00056CB0"/>
    <w:rsid w:val="000577C2"/>
    <w:rsid w:val="0006257C"/>
    <w:rsid w:val="00084D7C"/>
    <w:rsid w:val="00091112"/>
    <w:rsid w:val="000936AC"/>
    <w:rsid w:val="00095A59"/>
    <w:rsid w:val="000A2134"/>
    <w:rsid w:val="000A6F41"/>
    <w:rsid w:val="000B29E1"/>
    <w:rsid w:val="000B4EE5"/>
    <w:rsid w:val="000B74A1"/>
    <w:rsid w:val="000B757E"/>
    <w:rsid w:val="000C0837"/>
    <w:rsid w:val="000C3B7E"/>
    <w:rsid w:val="00100577"/>
    <w:rsid w:val="00101322"/>
    <w:rsid w:val="00136984"/>
    <w:rsid w:val="00142EC9"/>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E5FB9"/>
    <w:rsid w:val="001F24FF"/>
    <w:rsid w:val="001F2913"/>
    <w:rsid w:val="001F707F"/>
    <w:rsid w:val="002011F3"/>
    <w:rsid w:val="00201B85"/>
    <w:rsid w:val="00202E80"/>
    <w:rsid w:val="002105F7"/>
    <w:rsid w:val="0021607D"/>
    <w:rsid w:val="00220111"/>
    <w:rsid w:val="0022369C"/>
    <w:rsid w:val="00224B15"/>
    <w:rsid w:val="002320EB"/>
    <w:rsid w:val="0023696A"/>
    <w:rsid w:val="002422CB"/>
    <w:rsid w:val="00245E23"/>
    <w:rsid w:val="0025366D"/>
    <w:rsid w:val="00254F80"/>
    <w:rsid w:val="00262634"/>
    <w:rsid w:val="002643B3"/>
    <w:rsid w:val="00275984"/>
    <w:rsid w:val="00280EC9"/>
    <w:rsid w:val="00291D08"/>
    <w:rsid w:val="00293482"/>
    <w:rsid w:val="00294098"/>
    <w:rsid w:val="00296A78"/>
    <w:rsid w:val="002D7EA9"/>
    <w:rsid w:val="002E1211"/>
    <w:rsid w:val="002E2339"/>
    <w:rsid w:val="002E6D86"/>
    <w:rsid w:val="002F6935"/>
    <w:rsid w:val="00312559"/>
    <w:rsid w:val="003204B8"/>
    <w:rsid w:val="0033692F"/>
    <w:rsid w:val="00346223"/>
    <w:rsid w:val="003936B2"/>
    <w:rsid w:val="003A04E7"/>
    <w:rsid w:val="003A4991"/>
    <w:rsid w:val="003A6E1A"/>
    <w:rsid w:val="003B2172"/>
    <w:rsid w:val="003D3E6A"/>
    <w:rsid w:val="003E4F46"/>
    <w:rsid w:val="003E746A"/>
    <w:rsid w:val="0042465A"/>
    <w:rsid w:val="004356CC"/>
    <w:rsid w:val="00435B36"/>
    <w:rsid w:val="00442B24"/>
    <w:rsid w:val="0044444D"/>
    <w:rsid w:val="0044519B"/>
    <w:rsid w:val="00445B35"/>
    <w:rsid w:val="00446659"/>
    <w:rsid w:val="00457AB1"/>
    <w:rsid w:val="00457BC0"/>
    <w:rsid w:val="00462996"/>
    <w:rsid w:val="004674B4"/>
    <w:rsid w:val="00496C39"/>
    <w:rsid w:val="004A1DAA"/>
    <w:rsid w:val="004B4CAD"/>
    <w:rsid w:val="004B4FDC"/>
    <w:rsid w:val="004C3DF1"/>
    <w:rsid w:val="004C5074"/>
    <w:rsid w:val="004D2E36"/>
    <w:rsid w:val="004D557F"/>
    <w:rsid w:val="00503AB6"/>
    <w:rsid w:val="00503D24"/>
    <w:rsid w:val="005047C5"/>
    <w:rsid w:val="00510920"/>
    <w:rsid w:val="00521812"/>
    <w:rsid w:val="00523D2C"/>
    <w:rsid w:val="00531C82"/>
    <w:rsid w:val="005339A8"/>
    <w:rsid w:val="00533FC1"/>
    <w:rsid w:val="0054564B"/>
    <w:rsid w:val="00545A13"/>
    <w:rsid w:val="0054621F"/>
    <w:rsid w:val="00546343"/>
    <w:rsid w:val="00557CD3"/>
    <w:rsid w:val="00560D3C"/>
    <w:rsid w:val="0056759D"/>
    <w:rsid w:val="00567DE0"/>
    <w:rsid w:val="005735A5"/>
    <w:rsid w:val="005A5BE0"/>
    <w:rsid w:val="005B12E0"/>
    <w:rsid w:val="005C25A0"/>
    <w:rsid w:val="005D230D"/>
    <w:rsid w:val="00602F7D"/>
    <w:rsid w:val="00605952"/>
    <w:rsid w:val="00620677"/>
    <w:rsid w:val="00624032"/>
    <w:rsid w:val="00645A56"/>
    <w:rsid w:val="006532DF"/>
    <w:rsid w:val="0065579D"/>
    <w:rsid w:val="00663792"/>
    <w:rsid w:val="0067046C"/>
    <w:rsid w:val="00676845"/>
    <w:rsid w:val="00680547"/>
    <w:rsid w:val="00682910"/>
    <w:rsid w:val="0068446F"/>
    <w:rsid w:val="0069428E"/>
    <w:rsid w:val="00696CAD"/>
    <w:rsid w:val="006A5E0B"/>
    <w:rsid w:val="006C3797"/>
    <w:rsid w:val="006E7D6E"/>
    <w:rsid w:val="006F6F2F"/>
    <w:rsid w:val="0070105B"/>
    <w:rsid w:val="00701186"/>
    <w:rsid w:val="00707BE1"/>
    <w:rsid w:val="007238EB"/>
    <w:rsid w:val="0072789A"/>
    <w:rsid w:val="007317C3"/>
    <w:rsid w:val="00734756"/>
    <w:rsid w:val="0073538B"/>
    <w:rsid w:val="00741BD0"/>
    <w:rsid w:val="007426E6"/>
    <w:rsid w:val="00746370"/>
    <w:rsid w:val="007533C1"/>
    <w:rsid w:val="00766889"/>
    <w:rsid w:val="00766A0D"/>
    <w:rsid w:val="00767F8C"/>
    <w:rsid w:val="00780B67"/>
    <w:rsid w:val="007B1099"/>
    <w:rsid w:val="007B6E18"/>
    <w:rsid w:val="007D0246"/>
    <w:rsid w:val="007D3353"/>
    <w:rsid w:val="007E3ADF"/>
    <w:rsid w:val="007F5873"/>
    <w:rsid w:val="00806382"/>
    <w:rsid w:val="00815F94"/>
    <w:rsid w:val="00816E8A"/>
    <w:rsid w:val="0082130C"/>
    <w:rsid w:val="008224E2"/>
    <w:rsid w:val="00825DC9"/>
    <w:rsid w:val="0082676D"/>
    <w:rsid w:val="00831055"/>
    <w:rsid w:val="00837F69"/>
    <w:rsid w:val="008423BB"/>
    <w:rsid w:val="00846F1F"/>
    <w:rsid w:val="0087201B"/>
    <w:rsid w:val="00877F10"/>
    <w:rsid w:val="00882091"/>
    <w:rsid w:val="008913D5"/>
    <w:rsid w:val="00893E75"/>
    <w:rsid w:val="008C1A7B"/>
    <w:rsid w:val="008C2778"/>
    <w:rsid w:val="008C2F62"/>
    <w:rsid w:val="008D020E"/>
    <w:rsid w:val="008D1117"/>
    <w:rsid w:val="008D15A4"/>
    <w:rsid w:val="008F36E4"/>
    <w:rsid w:val="00933C8B"/>
    <w:rsid w:val="009553EC"/>
    <w:rsid w:val="0097330E"/>
    <w:rsid w:val="00974330"/>
    <w:rsid w:val="0097498C"/>
    <w:rsid w:val="00982766"/>
    <w:rsid w:val="00984B85"/>
    <w:rsid w:val="009852C4"/>
    <w:rsid w:val="00985F26"/>
    <w:rsid w:val="0099583E"/>
    <w:rsid w:val="009A0242"/>
    <w:rsid w:val="009A59ED"/>
    <w:rsid w:val="009B5AA8"/>
    <w:rsid w:val="009C45A0"/>
    <w:rsid w:val="009C5642"/>
    <w:rsid w:val="009D7C5A"/>
    <w:rsid w:val="009E13C3"/>
    <w:rsid w:val="009E6A30"/>
    <w:rsid w:val="009E79E5"/>
    <w:rsid w:val="009F07D4"/>
    <w:rsid w:val="009F29EB"/>
    <w:rsid w:val="00A001A0"/>
    <w:rsid w:val="00A12C83"/>
    <w:rsid w:val="00A31AAC"/>
    <w:rsid w:val="00A32905"/>
    <w:rsid w:val="00A36C95"/>
    <w:rsid w:val="00A37DE3"/>
    <w:rsid w:val="00A447D2"/>
    <w:rsid w:val="00A519D1"/>
    <w:rsid w:val="00A6343B"/>
    <w:rsid w:val="00A65C50"/>
    <w:rsid w:val="00A66DD2"/>
    <w:rsid w:val="00A71F1F"/>
    <w:rsid w:val="00AA41B3"/>
    <w:rsid w:val="00AA6670"/>
    <w:rsid w:val="00AB1ED6"/>
    <w:rsid w:val="00AB397D"/>
    <w:rsid w:val="00AB638A"/>
    <w:rsid w:val="00AB6E43"/>
    <w:rsid w:val="00AB72DA"/>
    <w:rsid w:val="00AC1349"/>
    <w:rsid w:val="00AD6C51"/>
    <w:rsid w:val="00AE42C6"/>
    <w:rsid w:val="00AF3016"/>
    <w:rsid w:val="00B03A45"/>
    <w:rsid w:val="00B2236C"/>
    <w:rsid w:val="00B22FE6"/>
    <w:rsid w:val="00B3033D"/>
    <w:rsid w:val="00B356AF"/>
    <w:rsid w:val="00B367BD"/>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635B6"/>
    <w:rsid w:val="00C70DFC"/>
    <w:rsid w:val="00C82466"/>
    <w:rsid w:val="00C83BD3"/>
    <w:rsid w:val="00C84097"/>
    <w:rsid w:val="00C93ABA"/>
    <w:rsid w:val="00CB429B"/>
    <w:rsid w:val="00CC2753"/>
    <w:rsid w:val="00CD093E"/>
    <w:rsid w:val="00CD1556"/>
    <w:rsid w:val="00CD1FD7"/>
    <w:rsid w:val="00CE199A"/>
    <w:rsid w:val="00CE5AC7"/>
    <w:rsid w:val="00CF0BBB"/>
    <w:rsid w:val="00CF2E4B"/>
    <w:rsid w:val="00CF50E2"/>
    <w:rsid w:val="00D0022B"/>
    <w:rsid w:val="00D1283A"/>
    <w:rsid w:val="00D17979"/>
    <w:rsid w:val="00D2075F"/>
    <w:rsid w:val="00D3257B"/>
    <w:rsid w:val="00D40416"/>
    <w:rsid w:val="00D45CF7"/>
    <w:rsid w:val="00D4782A"/>
    <w:rsid w:val="00D51847"/>
    <w:rsid w:val="00D7603E"/>
    <w:rsid w:val="00D8579C"/>
    <w:rsid w:val="00D90124"/>
    <w:rsid w:val="00D9392F"/>
    <w:rsid w:val="00D94086"/>
    <w:rsid w:val="00D941C1"/>
    <w:rsid w:val="00DA41F5"/>
    <w:rsid w:val="00DB5B54"/>
    <w:rsid w:val="00DB7E1B"/>
    <w:rsid w:val="00DC1D81"/>
    <w:rsid w:val="00E00F9E"/>
    <w:rsid w:val="00E13172"/>
    <w:rsid w:val="00E303E9"/>
    <w:rsid w:val="00E451EA"/>
    <w:rsid w:val="00E53E52"/>
    <w:rsid w:val="00E57F4B"/>
    <w:rsid w:val="00E63889"/>
    <w:rsid w:val="00E65EB7"/>
    <w:rsid w:val="00E71C8D"/>
    <w:rsid w:val="00E72360"/>
    <w:rsid w:val="00E8252A"/>
    <w:rsid w:val="00E85750"/>
    <w:rsid w:val="00E972A7"/>
    <w:rsid w:val="00EA26C5"/>
    <w:rsid w:val="00EA2839"/>
    <w:rsid w:val="00EB3E91"/>
    <w:rsid w:val="00EC6894"/>
    <w:rsid w:val="00ED6B12"/>
    <w:rsid w:val="00EE0D3E"/>
    <w:rsid w:val="00EF326D"/>
    <w:rsid w:val="00EF53FE"/>
    <w:rsid w:val="00F245A7"/>
    <w:rsid w:val="00F2643C"/>
    <w:rsid w:val="00F30CB7"/>
    <w:rsid w:val="00F3295A"/>
    <w:rsid w:val="00F34D8E"/>
    <w:rsid w:val="00F3669D"/>
    <w:rsid w:val="00F405F8"/>
    <w:rsid w:val="00F41154"/>
    <w:rsid w:val="00F4700F"/>
    <w:rsid w:val="00F51F7F"/>
    <w:rsid w:val="00F573EA"/>
    <w:rsid w:val="00F57E9D"/>
    <w:rsid w:val="00F60B98"/>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A5D47E"/>
  <w15:chartTrackingRefBased/>
  <w15:docId w15:val="{5D459A79-F7D3-44CC-BC54-ED9B9CF64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1">
    <w:name w:val="heading 1"/>
    <w:basedOn w:val="Normal"/>
    <w:next w:val="Normal"/>
    <w:link w:val="Heading1Char"/>
    <w:uiPriority w:val="9"/>
    <w:qFormat/>
    <w:rsid w:val="001E5FB9"/>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E00F9E"/>
    <w:rPr>
      <w:color w:val="605E5C"/>
      <w:shd w:val="clear" w:color="auto" w:fill="E1DFDD"/>
    </w:rPr>
  </w:style>
  <w:style w:type="character" w:customStyle="1" w:styleId="Heading1Char">
    <w:name w:val="Heading 1 Char"/>
    <w:link w:val="Heading1"/>
    <w:uiPriority w:val="9"/>
    <w:rsid w:val="001E5FB9"/>
    <w:rPr>
      <w:rFonts w:ascii="Calibri Light" w:eastAsia="Times New Roman" w:hAnsi="Calibri Light"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1117588">
      <w:bodyDiv w:val="1"/>
      <w:marLeft w:val="0"/>
      <w:marRight w:val="0"/>
      <w:marTop w:val="0"/>
      <w:marBottom w:val="0"/>
      <w:divBdr>
        <w:top w:val="none" w:sz="0" w:space="0" w:color="auto"/>
        <w:left w:val="none" w:sz="0" w:space="0" w:color="auto"/>
        <w:bottom w:val="none" w:sz="0" w:space="0" w:color="auto"/>
        <w:right w:val="none" w:sz="0" w:space="0" w:color="auto"/>
      </w:divBdr>
      <w:divsChild>
        <w:div w:id="2042319619">
          <w:marLeft w:val="0"/>
          <w:marRight w:val="0"/>
          <w:marTop w:val="0"/>
          <w:marBottom w:val="0"/>
          <w:divBdr>
            <w:top w:val="none" w:sz="0" w:space="0" w:color="auto"/>
            <w:left w:val="none" w:sz="0" w:space="0" w:color="auto"/>
            <w:bottom w:val="none" w:sz="0" w:space="0" w:color="auto"/>
            <w:right w:val="none" w:sz="0" w:space="0" w:color="auto"/>
          </w:divBdr>
        </w:div>
        <w:div w:id="1114985424">
          <w:marLeft w:val="0"/>
          <w:marRight w:val="0"/>
          <w:marTop w:val="0"/>
          <w:marBottom w:val="0"/>
          <w:divBdr>
            <w:top w:val="none" w:sz="0" w:space="0" w:color="auto"/>
            <w:left w:val="none" w:sz="0" w:space="0" w:color="auto"/>
            <w:bottom w:val="none" w:sz="0" w:space="0" w:color="auto"/>
            <w:right w:val="none" w:sz="0" w:space="0" w:color="auto"/>
          </w:divBdr>
        </w:div>
        <w:div w:id="1680499723">
          <w:marLeft w:val="0"/>
          <w:marRight w:val="0"/>
          <w:marTop w:val="0"/>
          <w:marBottom w:val="0"/>
          <w:divBdr>
            <w:top w:val="none" w:sz="0" w:space="0" w:color="auto"/>
            <w:left w:val="none" w:sz="0" w:space="0" w:color="auto"/>
            <w:bottom w:val="none" w:sz="0" w:space="0" w:color="auto"/>
            <w:right w:val="none" w:sz="0" w:space="0" w:color="auto"/>
          </w:divBdr>
        </w:div>
      </w:divsChild>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66010169">
      <w:bodyDiv w:val="1"/>
      <w:marLeft w:val="0"/>
      <w:marRight w:val="0"/>
      <w:marTop w:val="0"/>
      <w:marBottom w:val="0"/>
      <w:divBdr>
        <w:top w:val="none" w:sz="0" w:space="0" w:color="auto"/>
        <w:left w:val="none" w:sz="0" w:space="0" w:color="auto"/>
        <w:bottom w:val="none" w:sz="0" w:space="0" w:color="auto"/>
        <w:right w:val="none" w:sz="0" w:space="0" w:color="auto"/>
      </w:divBdr>
    </w:div>
    <w:div w:id="1120994615">
      <w:bodyDiv w:val="1"/>
      <w:marLeft w:val="0"/>
      <w:marRight w:val="0"/>
      <w:marTop w:val="0"/>
      <w:marBottom w:val="0"/>
      <w:divBdr>
        <w:top w:val="none" w:sz="0" w:space="0" w:color="auto"/>
        <w:left w:val="none" w:sz="0" w:space="0" w:color="auto"/>
        <w:bottom w:val="none" w:sz="0" w:space="0" w:color="auto"/>
        <w:right w:val="none" w:sz="0" w:space="0" w:color="auto"/>
      </w:divBdr>
    </w:div>
    <w:div w:id="1130242208">
      <w:bodyDiv w:val="1"/>
      <w:marLeft w:val="0"/>
      <w:marRight w:val="0"/>
      <w:marTop w:val="0"/>
      <w:marBottom w:val="0"/>
      <w:divBdr>
        <w:top w:val="none" w:sz="0" w:space="0" w:color="auto"/>
        <w:left w:val="none" w:sz="0" w:space="0" w:color="auto"/>
        <w:bottom w:val="none" w:sz="0" w:space="0" w:color="auto"/>
        <w:right w:val="none" w:sz="0" w:space="0" w:color="auto"/>
      </w:divBdr>
    </w:div>
    <w:div w:id="1241914694">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713308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ijecc.com/index.php/IJEC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F:\Sime%20PRM_Reviewer\00%20Reviwers%20DB+All%20Files+certificate%20DB\All%20Reviwers%20files__61\ED.39_49___10\ED.39--1st%20Round_29-Jan-26\2026_IJECC_152658_3%20com_U%203%20DAYS_OTR--39\2.Peer%20review%20report\Rev_IJECC_152658.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AC7FBA-9FE4-4138-AFF5-5C451E88F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Rev_IJECC_152658.doc</Template>
  <TotalTime>8</TotalTime>
  <Pages>2</Pages>
  <Words>625</Words>
  <Characters>3568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4185</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https://journalijecc.com/index.php/IJECC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SDI 1067</dc:creator>
  <cp:keywords/>
  <dc:description/>
  <cp:lastModifiedBy>SDI 1186</cp:lastModifiedBy>
  <cp:revision>5</cp:revision>
  <dcterms:created xsi:type="dcterms:W3CDTF">2026-02-03T07:04:00Z</dcterms:created>
  <dcterms:modified xsi:type="dcterms:W3CDTF">2026-02-07T12:23:00Z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50742f13-e062-4518-bd9c-8b36538c5192</vt:lpwstr>
  </property>
</Properties>
</file>